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2660EB" w:rsidRPr="00DD0A4B" w:rsidTr="000A02A9">
        <w:trPr>
          <w:trHeight w:val="1135"/>
        </w:trPr>
        <w:tc>
          <w:tcPr>
            <w:tcW w:w="3410" w:type="dxa"/>
          </w:tcPr>
          <w:p w:rsidR="002660EB" w:rsidRPr="00B439FF" w:rsidRDefault="002660EB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2660EB" w:rsidRPr="00DD0A4B" w:rsidRDefault="002660EB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2660EB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2660EB" w:rsidRPr="00DD0A4B" w:rsidRDefault="002660EB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2660EB" w:rsidRPr="00DD0A4B" w:rsidRDefault="002660EB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2660EB" w:rsidRPr="00DD0A4B" w:rsidRDefault="002660EB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2660EB" w:rsidRPr="00DD0A4B" w:rsidRDefault="002660EB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2660EB" w:rsidRPr="00DD0A4B" w:rsidTr="000A02A9">
        <w:trPr>
          <w:trHeight w:val="397"/>
        </w:trPr>
        <w:tc>
          <w:tcPr>
            <w:tcW w:w="3410" w:type="dxa"/>
            <w:vAlign w:val="center"/>
          </w:tcPr>
          <w:p w:rsidR="002660EB" w:rsidRPr="00DD0A4B" w:rsidRDefault="002660EB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2660EB" w:rsidRPr="00DD0A4B" w:rsidRDefault="002660EB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2660EB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2660EB" w:rsidRPr="00DD0A4B" w:rsidRDefault="002660EB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2660EB" w:rsidRPr="00DD0A4B" w:rsidRDefault="002660EB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2660EB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2660EB" w:rsidRPr="00DD0A4B" w:rsidRDefault="002660EB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2660EB" w:rsidRPr="00DD0A4B" w:rsidRDefault="002660EB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2660EB" w:rsidRPr="00116995" w:rsidRDefault="002660EB" w:rsidP="00116995">
      <w:pPr>
        <w:spacing w:before="1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uk-UA"/>
        </w:rPr>
        <w:t>02</w:t>
      </w:r>
      <w:r w:rsidRPr="00116995">
        <w:rPr>
          <w:rFonts w:ascii="Calibri" w:hAnsi="Calibri"/>
          <w:sz w:val="26"/>
          <w:szCs w:val="26"/>
        </w:rPr>
        <w:t>.</w:t>
      </w:r>
      <w:r w:rsidRPr="00A6406F">
        <w:rPr>
          <w:rFonts w:ascii="Calibri" w:hAnsi="Calibri"/>
          <w:sz w:val="26"/>
          <w:szCs w:val="26"/>
        </w:rPr>
        <w:t>0</w:t>
      </w:r>
      <w:r>
        <w:rPr>
          <w:rFonts w:ascii="Calibri" w:hAnsi="Calibri"/>
          <w:sz w:val="26"/>
          <w:szCs w:val="26"/>
          <w:lang w:val="uk-UA"/>
        </w:rPr>
        <w:t>7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2660EB" w:rsidRDefault="002660EB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2660EB" w:rsidRPr="00A03FB2" w:rsidRDefault="002660EB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2660EB" w:rsidRDefault="002660EB" w:rsidP="00116995">
      <w:pPr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2660EB" w:rsidRPr="00116995" w:rsidRDefault="002660EB" w:rsidP="00116995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2660EB" w:rsidRPr="00116995" w:rsidRDefault="002660EB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>
        <w:rPr>
          <w:rFonts w:ascii="Calibri" w:hAnsi="Calibri"/>
          <w:b/>
          <w:sz w:val="26"/>
          <w:szCs w:val="26"/>
          <w:lang w:val="uk-UA"/>
        </w:rPr>
        <w:t>травні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2660EB" w:rsidRPr="00116995" w:rsidRDefault="002660EB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2660EB" w:rsidRPr="005D4D3E" w:rsidRDefault="002660EB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5D4D3E">
        <w:rPr>
          <w:rFonts w:ascii="Calibri" w:hAnsi="Calibri"/>
          <w:sz w:val="26"/>
          <w:szCs w:val="26"/>
          <w:lang w:val="uk-UA"/>
        </w:rPr>
        <w:t>Середня номінальна заробітна плата штатного працівника підприємств, установ та організацій у трав</w:t>
      </w:r>
      <w:r w:rsidRPr="005D4D3E">
        <w:rPr>
          <w:rFonts w:ascii="Calibri" w:hAnsi="Calibri"/>
          <w:sz w:val="26"/>
          <w:szCs w:val="26"/>
        </w:rPr>
        <w:t>ні</w:t>
      </w:r>
      <w:r w:rsidRPr="005D4D3E">
        <w:rPr>
          <w:rFonts w:ascii="Calibri" w:hAnsi="Calibri"/>
          <w:sz w:val="26"/>
          <w:szCs w:val="26"/>
          <w:lang w:val="uk-UA"/>
        </w:rPr>
        <w:t xml:space="preserve"> 2019р. становила 8358 грн, що</w:t>
      </w:r>
      <w:r w:rsidRPr="005D4D3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в</w:t>
      </w:r>
      <w:r w:rsidRPr="005D4D3E">
        <w:rPr>
          <w:rFonts w:ascii="Calibri" w:hAnsi="Calibri"/>
          <w:sz w:val="26"/>
          <w:szCs w:val="26"/>
          <w:lang w:val="uk-UA"/>
        </w:rPr>
        <w:t xml:space="preserve"> 2,0 раза вище рівня мінімальної заробітної плати (4173 грн).</w:t>
      </w:r>
    </w:p>
    <w:p w:rsidR="002660EB" w:rsidRPr="005D4D3E" w:rsidRDefault="002660EB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5D4D3E">
        <w:rPr>
          <w:rFonts w:ascii="Calibri" w:hAnsi="Calibri"/>
          <w:sz w:val="26"/>
          <w:szCs w:val="26"/>
          <w:lang w:val="uk-UA"/>
        </w:rPr>
        <w:t xml:space="preserve">Порівняно з квітнем 2019р. розмір середньої номінальної заробітної плати збільшився на 1,5%, а за останні 12 місяців (відносно </w:t>
      </w:r>
      <w:r>
        <w:rPr>
          <w:rFonts w:ascii="Calibri" w:hAnsi="Calibri"/>
          <w:sz w:val="26"/>
          <w:szCs w:val="26"/>
          <w:lang w:val="uk-UA"/>
        </w:rPr>
        <w:t>трав</w:t>
      </w:r>
      <w:r w:rsidRPr="005D4D3E">
        <w:rPr>
          <w:rFonts w:ascii="Calibri" w:hAnsi="Calibri"/>
          <w:sz w:val="26"/>
          <w:szCs w:val="26"/>
          <w:lang w:val="uk-UA"/>
        </w:rPr>
        <w:t>ня 2018р.)</w:t>
      </w:r>
      <w:r w:rsidRPr="005D4D3E">
        <w:rPr>
          <w:rFonts w:ascii="Calibri" w:hAnsi="Calibri"/>
          <w:color w:val="FF0000"/>
          <w:sz w:val="26"/>
          <w:szCs w:val="26"/>
        </w:rPr>
        <w:t xml:space="preserve"> </w:t>
      </w:r>
      <w:r w:rsidRPr="005D4D3E">
        <w:rPr>
          <w:rFonts w:ascii="Calibri" w:hAnsi="Calibri"/>
          <w:sz w:val="26"/>
          <w:szCs w:val="26"/>
        </w:rPr>
        <w:t>–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5D4D3E">
        <w:rPr>
          <w:rFonts w:ascii="Calibri" w:hAnsi="Calibri"/>
          <w:sz w:val="26"/>
          <w:szCs w:val="26"/>
          <w:lang w:val="uk-UA"/>
        </w:rPr>
        <w:t>на 17,4%.</w:t>
      </w:r>
    </w:p>
    <w:p w:rsidR="002660EB" w:rsidRPr="005D4D3E" w:rsidRDefault="002660EB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</w:p>
    <w:p w:rsidR="002660EB" w:rsidRPr="007C2396" w:rsidRDefault="002660EB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</w:p>
    <w:p w:rsidR="002660EB" w:rsidRPr="00D855E4" w:rsidRDefault="002660EB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</w:rPr>
        <w:pict>
          <v:shape id="_x0000_s1027" type="#_x0000_t75" style="position:absolute;left:0;text-align:left;margin-left:3.8pt;margin-top:12.55pt;width:491.75pt;height:258.5pt;z-index:251659264">
            <v:imagedata r:id="rId8" o:title=""/>
            <w10:wrap type="topAndBottom"/>
          </v:shape>
          <o:OLEObject Type="Embed" ProgID="Excel.Sheet.12" ShapeID="_x0000_s1027" DrawAspect="Content" ObjectID="_1623565364" r:id="rId9"/>
        </w:pict>
      </w:r>
    </w:p>
    <w:p w:rsidR="002660EB" w:rsidRDefault="002660EB" w:rsidP="004D0829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</w:p>
    <w:p w:rsidR="002660EB" w:rsidRPr="007820DE" w:rsidRDefault="002660EB" w:rsidP="004D0829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7A3347">
        <w:rPr>
          <w:rFonts w:ascii="Calibri" w:hAnsi="Calibri"/>
          <w:sz w:val="26"/>
          <w:szCs w:val="26"/>
        </w:rPr>
        <w:t xml:space="preserve">Індекс реальної заробітної плати </w:t>
      </w:r>
      <w:r>
        <w:rPr>
          <w:rFonts w:ascii="Calibri" w:hAnsi="Calibri"/>
          <w:sz w:val="26"/>
          <w:szCs w:val="26"/>
        </w:rPr>
        <w:t>в</w:t>
      </w:r>
      <w:r w:rsidRPr="007A3347">
        <w:rPr>
          <w:rFonts w:ascii="Calibri" w:hAnsi="Calibri"/>
          <w:sz w:val="26"/>
          <w:szCs w:val="26"/>
          <w:lang w:val="ru-RU"/>
        </w:rPr>
        <w:t xml:space="preserve"> травні</w:t>
      </w:r>
      <w:r w:rsidRPr="007A3347">
        <w:rPr>
          <w:rFonts w:ascii="Calibri" w:hAnsi="Calibri"/>
          <w:sz w:val="26"/>
          <w:szCs w:val="26"/>
        </w:rPr>
        <w:t xml:space="preserve"> 201</w:t>
      </w:r>
      <w:r w:rsidRPr="007A3347">
        <w:rPr>
          <w:rFonts w:ascii="Calibri" w:hAnsi="Calibri"/>
          <w:sz w:val="26"/>
          <w:szCs w:val="26"/>
          <w:lang w:val="ru-RU"/>
        </w:rPr>
        <w:t>9</w:t>
      </w:r>
      <w:r w:rsidRPr="007A3347">
        <w:rPr>
          <w:rFonts w:ascii="Calibri" w:hAnsi="Calibri"/>
          <w:sz w:val="26"/>
          <w:szCs w:val="26"/>
        </w:rPr>
        <w:t>р. порівняно з квітнем 2019р. становив</w:t>
      </w:r>
      <w:r w:rsidRPr="007A3347">
        <w:rPr>
          <w:rFonts w:ascii="Calibri" w:hAnsi="Calibri"/>
          <w:sz w:val="26"/>
          <w:szCs w:val="26"/>
          <w:lang w:val="ru-RU"/>
        </w:rPr>
        <w:t xml:space="preserve"> </w:t>
      </w:r>
      <w:r w:rsidRPr="007820DE">
        <w:rPr>
          <w:rFonts w:ascii="Calibri" w:hAnsi="Calibri"/>
          <w:sz w:val="26"/>
          <w:szCs w:val="26"/>
          <w:lang w:val="ru-RU"/>
        </w:rPr>
        <w:t>101,5%,</w:t>
      </w:r>
      <w:r w:rsidRPr="007820DE">
        <w:rPr>
          <w:rFonts w:ascii="Calibri" w:hAnsi="Calibri"/>
          <w:sz w:val="26"/>
          <w:szCs w:val="26"/>
        </w:rPr>
        <w:t xml:space="preserve"> а відносно </w:t>
      </w:r>
      <w:r w:rsidRPr="007820DE">
        <w:rPr>
          <w:rFonts w:ascii="Calibri" w:hAnsi="Calibri"/>
          <w:sz w:val="26"/>
          <w:szCs w:val="26"/>
          <w:lang w:val="ru-RU"/>
        </w:rPr>
        <w:t>трав</w:t>
      </w:r>
      <w:r w:rsidRPr="007820DE">
        <w:rPr>
          <w:rFonts w:ascii="Calibri" w:hAnsi="Calibri"/>
          <w:sz w:val="26"/>
          <w:szCs w:val="26"/>
        </w:rPr>
        <w:t>ня 2018р. – 108,</w:t>
      </w:r>
      <w:r w:rsidRPr="007820DE">
        <w:rPr>
          <w:rFonts w:ascii="Calibri" w:hAnsi="Calibri"/>
          <w:sz w:val="26"/>
          <w:szCs w:val="26"/>
          <w:lang w:val="ru-RU"/>
        </w:rPr>
        <w:t>4</w:t>
      </w:r>
      <w:r w:rsidRPr="007820DE">
        <w:rPr>
          <w:rFonts w:ascii="Calibri" w:hAnsi="Calibri"/>
          <w:sz w:val="26"/>
          <w:szCs w:val="26"/>
        </w:rPr>
        <w:t>%.</w:t>
      </w:r>
    </w:p>
    <w:p w:rsidR="002660EB" w:rsidRPr="00861A05" w:rsidRDefault="002660EB" w:rsidP="004D0829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2660EB" w:rsidRDefault="002660EB" w:rsidP="00116995">
      <w:pPr>
        <w:jc w:val="both"/>
        <w:rPr>
          <w:rFonts w:ascii="Calibri" w:hAnsi="Calibri"/>
          <w:sz w:val="22"/>
          <w:szCs w:val="22"/>
          <w:u w:val="single"/>
        </w:rPr>
      </w:pPr>
    </w:p>
    <w:p w:rsidR="002660EB" w:rsidRDefault="002660EB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</w:p>
    <w:p w:rsidR="002660EB" w:rsidRDefault="002660EB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</w:p>
    <w:p w:rsidR="002660EB" w:rsidRPr="0063653B" w:rsidRDefault="002660EB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2660EB" w:rsidRPr="009B5D82" w:rsidRDefault="002660EB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2660EB" w:rsidRPr="00223477" w:rsidRDefault="002660EB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2660EB" w:rsidRPr="00C16617" w:rsidRDefault="002660EB" w:rsidP="00C16617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2660EB" w:rsidRPr="00647296" w:rsidRDefault="002660EB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2660EB" w:rsidRPr="00647296" w:rsidRDefault="002660EB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2660EB" w:rsidRPr="00647296" w:rsidRDefault="002660EB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2660EB" w:rsidRPr="00647296" w:rsidRDefault="002660EB" w:rsidP="00C16617">
      <w:pPr>
        <w:jc w:val="both"/>
        <w:rPr>
          <w:rFonts w:ascii="Calibri" w:hAnsi="Calibri"/>
          <w:sz w:val="10"/>
          <w:szCs w:val="10"/>
        </w:rPr>
      </w:pPr>
    </w:p>
    <w:p w:rsidR="002660EB" w:rsidRPr="00647296" w:rsidRDefault="002660EB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2660EB" w:rsidRPr="00647296" w:rsidRDefault="002660EB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2660EB" w:rsidRPr="00647296" w:rsidRDefault="002660EB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2660EB" w:rsidRPr="00647296" w:rsidRDefault="002660EB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2660EB" w:rsidRPr="00647296" w:rsidRDefault="002660EB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2660EB" w:rsidRPr="00647296" w:rsidRDefault="002660EB" w:rsidP="00C16617">
      <w:pPr>
        <w:jc w:val="both"/>
        <w:rPr>
          <w:rFonts w:ascii="Calibri" w:hAnsi="Calibri"/>
          <w:sz w:val="16"/>
          <w:szCs w:val="16"/>
        </w:rPr>
      </w:pPr>
    </w:p>
    <w:p w:rsidR="002660EB" w:rsidRPr="00C16617" w:rsidRDefault="002660EB" w:rsidP="00AA3F39">
      <w:pPr>
        <w:jc w:val="both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2660EB" w:rsidRPr="009240D1" w:rsidRDefault="002660EB" w:rsidP="00AA3F39">
      <w:pPr>
        <w:jc w:val="both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2660EB" w:rsidRPr="007D5813" w:rsidRDefault="002660EB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2660EB" w:rsidRPr="00DC3614" w:rsidRDefault="002660EB" w:rsidP="00223477">
      <w:pPr>
        <w:jc w:val="both"/>
        <w:rPr>
          <w:rFonts w:ascii="Calibri" w:hAnsi="Calibri"/>
          <w:sz w:val="22"/>
          <w:szCs w:val="22"/>
        </w:rPr>
      </w:pPr>
    </w:p>
    <w:p w:rsidR="002660EB" w:rsidRPr="00DC3614" w:rsidRDefault="002660EB" w:rsidP="00C16617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2660EB" w:rsidRPr="00DC3614" w:rsidRDefault="002660EB" w:rsidP="00C16617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2660EB" w:rsidRPr="00223477" w:rsidRDefault="002660EB" w:rsidP="00223477">
      <w:pPr>
        <w:rPr>
          <w:rFonts w:ascii="Calibri" w:hAnsi="Calibri"/>
          <w:sz w:val="26"/>
          <w:szCs w:val="26"/>
        </w:rPr>
      </w:pPr>
    </w:p>
    <w:p w:rsidR="002660EB" w:rsidRPr="00223477" w:rsidRDefault="002660EB" w:rsidP="00223477">
      <w:pPr>
        <w:rPr>
          <w:rFonts w:ascii="Calibri" w:hAnsi="Calibri"/>
          <w:sz w:val="26"/>
          <w:szCs w:val="26"/>
        </w:rPr>
      </w:pPr>
    </w:p>
    <w:p w:rsidR="002660EB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Pr="00A03FB2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  <w:bookmarkStart w:id="0" w:name="_GoBack"/>
      <w:bookmarkEnd w:id="0"/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F10979" w:rsidRDefault="002660EB" w:rsidP="00223477">
      <w:pPr>
        <w:rPr>
          <w:rFonts w:ascii="Calibri" w:hAnsi="Calibri"/>
          <w:sz w:val="19"/>
          <w:szCs w:val="19"/>
        </w:rPr>
      </w:pPr>
    </w:p>
    <w:p w:rsidR="002660EB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Pr="00647296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7C2396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7C2396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647296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647296" w:rsidRDefault="002660EB" w:rsidP="00223477">
      <w:pPr>
        <w:rPr>
          <w:rFonts w:ascii="Calibri" w:hAnsi="Calibri"/>
          <w:sz w:val="19"/>
          <w:szCs w:val="19"/>
        </w:rPr>
      </w:pPr>
    </w:p>
    <w:p w:rsidR="002660EB" w:rsidRPr="004D0829" w:rsidRDefault="002660EB" w:rsidP="00223477">
      <w:pPr>
        <w:rPr>
          <w:rFonts w:ascii="Calibri" w:hAnsi="Calibri"/>
          <w:sz w:val="19"/>
          <w:szCs w:val="19"/>
          <w:lang w:val="uk-UA"/>
        </w:rPr>
      </w:pPr>
    </w:p>
    <w:p w:rsidR="002660EB" w:rsidRPr="00A03FB2" w:rsidRDefault="002660EB" w:rsidP="007D5813">
      <w:pPr>
        <w:rPr>
          <w:rFonts w:ascii="Calibri" w:hAnsi="Calibri"/>
          <w:sz w:val="20"/>
          <w:szCs w:val="20"/>
          <w:lang w:val="en-GB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A03FB2">
        <w:rPr>
          <w:rFonts w:ascii="Calibri" w:hAnsi="Calibri"/>
          <w:sz w:val="20"/>
          <w:szCs w:val="20"/>
          <w:lang w:val="en-GB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A03FB2">
        <w:rPr>
          <w:rFonts w:ascii="Calibri" w:hAnsi="Calibri"/>
          <w:sz w:val="20"/>
          <w:szCs w:val="20"/>
          <w:lang w:val="en-GB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A03FB2">
        <w:rPr>
          <w:rFonts w:ascii="Calibri" w:hAnsi="Calibri"/>
          <w:sz w:val="20"/>
          <w:szCs w:val="20"/>
          <w:lang w:val="en-GB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A03FB2">
        <w:rPr>
          <w:rFonts w:ascii="Calibri" w:hAnsi="Calibri"/>
          <w:sz w:val="20"/>
          <w:szCs w:val="20"/>
          <w:lang w:val="en-GB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A03FB2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A03FB2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A03FB2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2660EB" w:rsidRPr="008F625D" w:rsidRDefault="002660EB" w:rsidP="00DF6B00">
      <w:pPr>
        <w:rPr>
          <w:rFonts w:ascii="Calibri" w:hAnsi="Calibri"/>
          <w:sz w:val="20"/>
        </w:rPr>
      </w:pPr>
      <w:r w:rsidRPr="008F625D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8F625D">
          <w:rPr>
            <w:rStyle w:val="Hyperlink"/>
            <w:rFonts w:ascii="Calibri" w:hAnsi="Calibri"/>
            <w:sz w:val="20"/>
          </w:rPr>
          <w:t>http://www.km.ukrstat.gov.ua/ukr/statinf/menu_u/dn.htm</w:t>
        </w:r>
      </w:hyperlink>
    </w:p>
    <w:p w:rsidR="002660EB" w:rsidRPr="00E73ED5" w:rsidRDefault="002660EB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E73ED5">
        <w:rPr>
          <w:rFonts w:ascii="Calibri" w:hAnsi="Calibri"/>
          <w:sz w:val="20"/>
          <w:szCs w:val="20"/>
        </w:rPr>
        <w:t>9</w:t>
      </w:r>
    </w:p>
    <w:p w:rsidR="002660EB" w:rsidRPr="00B06C6A" w:rsidRDefault="002660EB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2660EB" w:rsidRPr="00116995" w:rsidRDefault="002660EB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2660EB" w:rsidRPr="00116995" w:rsidRDefault="002660EB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2660EB" w:rsidRPr="00116995" w:rsidRDefault="002660EB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травні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2660EB" w:rsidRPr="00116995" w:rsidRDefault="002660EB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972"/>
        <w:gridCol w:w="894"/>
        <w:gridCol w:w="726"/>
        <w:gridCol w:w="720"/>
        <w:gridCol w:w="948"/>
        <w:gridCol w:w="1032"/>
        <w:gridCol w:w="849"/>
        <w:gridCol w:w="741"/>
      </w:tblGrid>
      <w:tr w:rsidR="002660EB" w:rsidRPr="00116995" w:rsidTr="00B50C1A">
        <w:tc>
          <w:tcPr>
            <w:tcW w:w="2808" w:type="dxa"/>
            <w:vMerge w:val="restart"/>
            <w:vAlign w:val="bottom"/>
          </w:tcPr>
          <w:p w:rsidR="002660EB" w:rsidRPr="00116995" w:rsidRDefault="002660E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2660EB" w:rsidRPr="00116995" w:rsidRDefault="002660E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5910" w:type="dxa"/>
            <w:gridSpan w:val="7"/>
          </w:tcPr>
          <w:p w:rsidR="002660EB" w:rsidRPr="00116995" w:rsidRDefault="002660EB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2660EB" w:rsidRPr="00116995" w:rsidTr="00B50C1A">
        <w:trPr>
          <w:trHeight w:val="556"/>
        </w:trPr>
        <w:tc>
          <w:tcPr>
            <w:tcW w:w="2808" w:type="dxa"/>
            <w:vMerge/>
            <w:vAlign w:val="bottom"/>
          </w:tcPr>
          <w:p w:rsidR="002660EB" w:rsidRPr="00116995" w:rsidRDefault="002660E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2660EB" w:rsidRPr="00116995" w:rsidRDefault="002660E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2660EB" w:rsidRPr="00116995" w:rsidRDefault="002660EB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травні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0" w:type="dxa"/>
            <w:gridSpan w:val="2"/>
            <w:vAlign w:val="center"/>
          </w:tcPr>
          <w:p w:rsidR="002660EB" w:rsidRPr="00116995" w:rsidRDefault="002660E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 годину</w:t>
            </w:r>
          </w:p>
        </w:tc>
      </w:tr>
      <w:tr w:rsidR="002660EB" w:rsidRPr="00116995" w:rsidTr="00D907C0">
        <w:tc>
          <w:tcPr>
            <w:tcW w:w="2808" w:type="dxa"/>
            <w:vMerge/>
            <w:vAlign w:val="bottom"/>
          </w:tcPr>
          <w:p w:rsidR="002660EB" w:rsidRPr="00116995" w:rsidRDefault="002660E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2660EB" w:rsidRPr="00116995" w:rsidRDefault="002660E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94" w:type="dxa"/>
            <w:vMerge w:val="restart"/>
            <w:vAlign w:val="center"/>
          </w:tcPr>
          <w:p w:rsidR="002660EB" w:rsidRPr="0004107A" w:rsidRDefault="002660EB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426" w:type="dxa"/>
            <w:gridSpan w:val="4"/>
            <w:vAlign w:val="center"/>
          </w:tcPr>
          <w:p w:rsidR="002660EB" w:rsidRPr="0004107A" w:rsidRDefault="002660EB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849" w:type="dxa"/>
            <w:vMerge w:val="restart"/>
            <w:vAlign w:val="center"/>
          </w:tcPr>
          <w:p w:rsidR="002660EB" w:rsidRPr="00116995" w:rsidRDefault="002660EB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741" w:type="dxa"/>
            <w:vMerge w:val="restart"/>
            <w:vAlign w:val="center"/>
          </w:tcPr>
          <w:p w:rsidR="002660EB" w:rsidRPr="00116995" w:rsidRDefault="002660EB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квітня</w:t>
            </w:r>
          </w:p>
          <w:p w:rsidR="002660EB" w:rsidRPr="00116995" w:rsidRDefault="002660EB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2660EB" w:rsidRPr="00116995" w:rsidTr="00D907C0">
        <w:trPr>
          <w:trHeight w:val="836"/>
        </w:trPr>
        <w:tc>
          <w:tcPr>
            <w:tcW w:w="2808" w:type="dxa"/>
            <w:vMerge/>
            <w:vAlign w:val="bottom"/>
          </w:tcPr>
          <w:p w:rsidR="002660EB" w:rsidRPr="00116995" w:rsidRDefault="002660EB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2660EB" w:rsidRPr="00116995" w:rsidRDefault="002660EB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94" w:type="dxa"/>
            <w:vMerge/>
            <w:vAlign w:val="center"/>
          </w:tcPr>
          <w:p w:rsidR="002660EB" w:rsidRPr="0004107A" w:rsidRDefault="002660EB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26" w:type="dxa"/>
            <w:vAlign w:val="center"/>
          </w:tcPr>
          <w:p w:rsidR="002660EB" w:rsidRPr="00405779" w:rsidRDefault="002660EB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квіт</w:t>
            </w:r>
            <w:r w:rsidRPr="00405779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ня</w:t>
            </w:r>
          </w:p>
          <w:p w:rsidR="002660EB" w:rsidRPr="00A12A0F" w:rsidRDefault="002660EB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2019</w:t>
            </w:r>
          </w:p>
        </w:tc>
        <w:tc>
          <w:tcPr>
            <w:tcW w:w="720" w:type="dxa"/>
            <w:vAlign w:val="center"/>
          </w:tcPr>
          <w:p w:rsidR="002660EB" w:rsidRPr="00A12A0F" w:rsidRDefault="002660EB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трав</w:t>
            </w: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ня</w:t>
            </w:r>
          </w:p>
          <w:p w:rsidR="002660EB" w:rsidRPr="00A12A0F" w:rsidRDefault="002660EB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48" w:type="dxa"/>
            <w:vAlign w:val="center"/>
          </w:tcPr>
          <w:p w:rsidR="002660EB" w:rsidRPr="00A12A0F" w:rsidRDefault="002660E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2660EB" w:rsidRPr="00A12A0F" w:rsidRDefault="002660E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2660EB" w:rsidRPr="00A12A0F" w:rsidRDefault="002660EB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2660EB" w:rsidRPr="00116995" w:rsidRDefault="002660EB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2660EB" w:rsidRPr="00116995" w:rsidRDefault="002660EB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849" w:type="dxa"/>
            <w:vMerge/>
            <w:vAlign w:val="center"/>
          </w:tcPr>
          <w:p w:rsidR="002660EB" w:rsidRPr="00116995" w:rsidRDefault="002660EB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741" w:type="dxa"/>
            <w:vMerge/>
            <w:vAlign w:val="center"/>
          </w:tcPr>
          <w:p w:rsidR="002660EB" w:rsidRPr="00116995" w:rsidRDefault="002660EB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2660EB" w:rsidRPr="00116995" w:rsidTr="00D907C0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89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D907C0">
              <w:rPr>
                <w:rFonts w:ascii="Calibri" w:hAnsi="Calibri" w:cs="Arial CYR"/>
                <w:b/>
                <w:bCs/>
                <w:sz w:val="22"/>
                <w:szCs w:val="22"/>
              </w:rPr>
              <w:t>8358</w:t>
            </w:r>
          </w:p>
        </w:tc>
        <w:tc>
          <w:tcPr>
            <w:tcW w:w="7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D907C0">
              <w:rPr>
                <w:rFonts w:ascii="Calibri" w:hAnsi="Calibri" w:cs="Arial CYR"/>
                <w:b/>
                <w:bCs/>
                <w:sz w:val="22"/>
                <w:szCs w:val="22"/>
              </w:rPr>
              <w:t>101,5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D907C0">
              <w:rPr>
                <w:rFonts w:ascii="Calibri" w:hAnsi="Calibri" w:cs="Arial CYR"/>
                <w:b/>
                <w:bCs/>
                <w:sz w:val="22"/>
                <w:szCs w:val="22"/>
              </w:rPr>
              <w:t>117,4</w:t>
            </w:r>
          </w:p>
        </w:tc>
        <w:tc>
          <w:tcPr>
            <w:tcW w:w="9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D907C0">
              <w:rPr>
                <w:rFonts w:ascii="Calibri" w:hAnsi="Calibri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D907C0">
              <w:rPr>
                <w:rFonts w:ascii="Calibri" w:hAnsi="Calibri" w:cs="Arial CYR"/>
                <w:b/>
                <w:sz w:val="22"/>
                <w:szCs w:val="22"/>
              </w:rPr>
              <w:t>200,3</w:t>
            </w:r>
          </w:p>
        </w:tc>
        <w:tc>
          <w:tcPr>
            <w:tcW w:w="8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D907C0">
              <w:rPr>
                <w:rFonts w:ascii="Calibri" w:hAnsi="Calibri" w:cs="Arial CYR"/>
                <w:b/>
                <w:bCs/>
                <w:sz w:val="22"/>
                <w:szCs w:val="22"/>
              </w:rPr>
              <w:t>56,82</w:t>
            </w:r>
          </w:p>
        </w:tc>
        <w:tc>
          <w:tcPr>
            <w:tcW w:w="7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D907C0">
              <w:rPr>
                <w:rFonts w:ascii="Calibri" w:hAnsi="Calibri" w:cs="Arial CYR"/>
                <w:b/>
                <w:bCs/>
                <w:sz w:val="22"/>
                <w:szCs w:val="22"/>
              </w:rPr>
              <w:t>98,3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864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83,5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107,7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207,2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55,80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82,2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9922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122,0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118,7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237,8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66,41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99,9</w:t>
            </w:r>
          </w:p>
        </w:tc>
      </w:tr>
      <w:tr w:rsidR="002660EB" w:rsidRPr="00116995" w:rsidTr="00D907C0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1060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104,5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130,3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126,9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254,1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66,19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103,3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8451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116,3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101,1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202,5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56,46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99,1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43434F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14235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132,8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170,3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341,1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97,07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101,8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7666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128,1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91,7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183,7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49,70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103,5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703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101,5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137,4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84,2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168,6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45,20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97,9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7588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101,8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116,4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90,8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181,8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49,39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100,2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8145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99,4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113,3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97,5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195,2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55,77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96,3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4559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100,1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124,6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54,5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109,2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32,02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94,0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764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106,4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118,7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91,5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183,3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50,66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104,2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1377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100,8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128,2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164,8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330,0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87,54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94,4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7294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100,9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131,6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87,3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174,8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49,09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102,6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80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70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104,1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123,4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96,6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193,4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53,74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99,7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6597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130,5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78,9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158,1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42,88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100,7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1151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111,9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137,7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275,9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74,63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97,9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7527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108,7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116,3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90,1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180,4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56,82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104,5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6282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104,7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117,4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75,2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150,5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41,58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102,6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612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107,2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113,8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73,3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146,8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41,44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103,4</w:t>
            </w:r>
          </w:p>
        </w:tc>
      </w:tr>
      <w:tr w:rsidR="002660EB" w:rsidRPr="00116995" w:rsidTr="00D907C0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116995" w:rsidRDefault="002660EB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  <w:lang w:val="uk-UA"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545</w:t>
            </w:r>
            <w:r w:rsidRPr="00D907C0">
              <w:rPr>
                <w:rFonts w:ascii="Calibri" w:hAnsi="Calibri" w:cs="Arial CYR"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7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84,1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116,2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65,3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D907C0">
              <w:rPr>
                <w:rFonts w:ascii="Calibri" w:hAnsi="Calibri" w:cs="Arial CYR"/>
                <w:sz w:val="22"/>
                <w:szCs w:val="22"/>
              </w:rPr>
              <w:t>130,7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39,32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660EB" w:rsidRPr="00D907C0" w:rsidRDefault="002660EB" w:rsidP="00066919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D907C0">
              <w:rPr>
                <w:rFonts w:ascii="Calibri" w:hAnsi="Calibri" w:cs="Arial CYR"/>
                <w:bCs/>
                <w:sz w:val="22"/>
                <w:szCs w:val="22"/>
              </w:rPr>
              <w:t>84,2</w:t>
            </w:r>
          </w:p>
        </w:tc>
      </w:tr>
    </w:tbl>
    <w:p w:rsidR="002660EB" w:rsidRPr="00116995" w:rsidRDefault="002660EB" w:rsidP="005D03E8">
      <w:pPr>
        <w:rPr>
          <w:lang w:val="en-US"/>
        </w:rPr>
      </w:pPr>
    </w:p>
    <w:sectPr w:rsidR="002660EB" w:rsidRPr="00116995" w:rsidSect="005D03E8">
      <w:footerReference w:type="even" r:id="rId15"/>
      <w:footerReference w:type="default" r:id="rId16"/>
      <w:pgSz w:w="11906" w:h="16838"/>
      <w:pgMar w:top="851" w:right="1019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0EB" w:rsidRDefault="002660EB">
      <w:r>
        <w:separator/>
      </w:r>
    </w:p>
  </w:endnote>
  <w:endnote w:type="continuationSeparator" w:id="0">
    <w:p w:rsidR="002660EB" w:rsidRDefault="0026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0EB" w:rsidRPr="00DD0A4B" w:rsidRDefault="002660EB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2660EB" w:rsidRPr="00DD0A4B" w:rsidRDefault="002660EB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0EB" w:rsidRPr="0015562C" w:rsidRDefault="002660EB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2</w:t>
    </w:r>
    <w:r w:rsidRPr="0015562C">
      <w:rPr>
        <w:rStyle w:val="PageNumber"/>
        <w:rFonts w:ascii="Calibri" w:hAnsi="Calibri"/>
        <w:sz w:val="20"/>
      </w:rPr>
      <w:fldChar w:fldCharType="end"/>
    </w:r>
  </w:p>
  <w:p w:rsidR="002660EB" w:rsidRPr="00DD0A4B" w:rsidRDefault="002660EB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0EB" w:rsidRDefault="002660EB">
      <w:r>
        <w:separator/>
      </w:r>
    </w:p>
  </w:footnote>
  <w:footnote w:type="continuationSeparator" w:id="0">
    <w:p w:rsidR="002660EB" w:rsidRDefault="002660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5EB2"/>
    <w:rsid w:val="000167BD"/>
    <w:rsid w:val="0001680F"/>
    <w:rsid w:val="00023C18"/>
    <w:rsid w:val="00027E04"/>
    <w:rsid w:val="00040A5A"/>
    <w:rsid w:val="0004107A"/>
    <w:rsid w:val="00054188"/>
    <w:rsid w:val="000614CF"/>
    <w:rsid w:val="00062606"/>
    <w:rsid w:val="000646C5"/>
    <w:rsid w:val="00066439"/>
    <w:rsid w:val="00066919"/>
    <w:rsid w:val="00072106"/>
    <w:rsid w:val="00074830"/>
    <w:rsid w:val="00081D9A"/>
    <w:rsid w:val="00082F63"/>
    <w:rsid w:val="0008335A"/>
    <w:rsid w:val="00084E14"/>
    <w:rsid w:val="00086E68"/>
    <w:rsid w:val="000915B0"/>
    <w:rsid w:val="0009250A"/>
    <w:rsid w:val="00093FD5"/>
    <w:rsid w:val="000949B2"/>
    <w:rsid w:val="00097194"/>
    <w:rsid w:val="00097371"/>
    <w:rsid w:val="000A02A9"/>
    <w:rsid w:val="000A4B7C"/>
    <w:rsid w:val="000B4F37"/>
    <w:rsid w:val="000B6081"/>
    <w:rsid w:val="000B6895"/>
    <w:rsid w:val="000B7050"/>
    <w:rsid w:val="000B719F"/>
    <w:rsid w:val="000C2FB7"/>
    <w:rsid w:val="000D6CF6"/>
    <w:rsid w:val="000E64BC"/>
    <w:rsid w:val="000E7589"/>
    <w:rsid w:val="000E78D6"/>
    <w:rsid w:val="000F24A7"/>
    <w:rsid w:val="000F3769"/>
    <w:rsid w:val="000F59F2"/>
    <w:rsid w:val="0010213B"/>
    <w:rsid w:val="00105220"/>
    <w:rsid w:val="00113555"/>
    <w:rsid w:val="00116995"/>
    <w:rsid w:val="00117C1D"/>
    <w:rsid w:val="001207D4"/>
    <w:rsid w:val="00121B81"/>
    <w:rsid w:val="00123C7E"/>
    <w:rsid w:val="0012633B"/>
    <w:rsid w:val="0013043F"/>
    <w:rsid w:val="001325D5"/>
    <w:rsid w:val="0013416B"/>
    <w:rsid w:val="00134B03"/>
    <w:rsid w:val="001358DF"/>
    <w:rsid w:val="001451B8"/>
    <w:rsid w:val="0014538B"/>
    <w:rsid w:val="0015269D"/>
    <w:rsid w:val="00153F26"/>
    <w:rsid w:val="0015562C"/>
    <w:rsid w:val="001602D9"/>
    <w:rsid w:val="00164C23"/>
    <w:rsid w:val="001652AC"/>
    <w:rsid w:val="00180E4C"/>
    <w:rsid w:val="001850B1"/>
    <w:rsid w:val="00186453"/>
    <w:rsid w:val="00190938"/>
    <w:rsid w:val="00193FE2"/>
    <w:rsid w:val="001A4D9B"/>
    <w:rsid w:val="001A776A"/>
    <w:rsid w:val="001B23E2"/>
    <w:rsid w:val="001B40A9"/>
    <w:rsid w:val="001B5B6A"/>
    <w:rsid w:val="001B6B29"/>
    <w:rsid w:val="001B741D"/>
    <w:rsid w:val="001C2A5B"/>
    <w:rsid w:val="001D162D"/>
    <w:rsid w:val="001D16FD"/>
    <w:rsid w:val="001D4DCC"/>
    <w:rsid w:val="001E0F98"/>
    <w:rsid w:val="001E1F80"/>
    <w:rsid w:val="001E26B2"/>
    <w:rsid w:val="001E5337"/>
    <w:rsid w:val="001E7F2A"/>
    <w:rsid w:val="001E7FBF"/>
    <w:rsid w:val="001F23AF"/>
    <w:rsid w:val="001F5346"/>
    <w:rsid w:val="001F552F"/>
    <w:rsid w:val="001F6101"/>
    <w:rsid w:val="001F6841"/>
    <w:rsid w:val="001F7EFB"/>
    <w:rsid w:val="00201738"/>
    <w:rsid w:val="00201D1F"/>
    <w:rsid w:val="0020498B"/>
    <w:rsid w:val="00204E11"/>
    <w:rsid w:val="00207E15"/>
    <w:rsid w:val="002114D1"/>
    <w:rsid w:val="00213D43"/>
    <w:rsid w:val="00215A8E"/>
    <w:rsid w:val="00216A76"/>
    <w:rsid w:val="00223477"/>
    <w:rsid w:val="00226F02"/>
    <w:rsid w:val="0023010C"/>
    <w:rsid w:val="00230E7D"/>
    <w:rsid w:val="00233AC8"/>
    <w:rsid w:val="002508A0"/>
    <w:rsid w:val="002660EB"/>
    <w:rsid w:val="002715B0"/>
    <w:rsid w:val="00271946"/>
    <w:rsid w:val="00272812"/>
    <w:rsid w:val="00273C5D"/>
    <w:rsid w:val="00275168"/>
    <w:rsid w:val="00277BD5"/>
    <w:rsid w:val="002875A0"/>
    <w:rsid w:val="00290933"/>
    <w:rsid w:val="00290AE5"/>
    <w:rsid w:val="00291B90"/>
    <w:rsid w:val="00292B6D"/>
    <w:rsid w:val="00293D8B"/>
    <w:rsid w:val="00295BB3"/>
    <w:rsid w:val="002A33E7"/>
    <w:rsid w:val="002B1E49"/>
    <w:rsid w:val="002B3AFC"/>
    <w:rsid w:val="002B51A8"/>
    <w:rsid w:val="002E15A4"/>
    <w:rsid w:val="002E2650"/>
    <w:rsid w:val="002E441B"/>
    <w:rsid w:val="002E6D82"/>
    <w:rsid w:val="003000D7"/>
    <w:rsid w:val="00301729"/>
    <w:rsid w:val="00305874"/>
    <w:rsid w:val="00306571"/>
    <w:rsid w:val="0031052C"/>
    <w:rsid w:val="00312471"/>
    <w:rsid w:val="0031272B"/>
    <w:rsid w:val="0031507E"/>
    <w:rsid w:val="00316274"/>
    <w:rsid w:val="00321A88"/>
    <w:rsid w:val="003236B3"/>
    <w:rsid w:val="00323ADC"/>
    <w:rsid w:val="0032767E"/>
    <w:rsid w:val="00327844"/>
    <w:rsid w:val="0033047E"/>
    <w:rsid w:val="003314A5"/>
    <w:rsid w:val="0033451F"/>
    <w:rsid w:val="0033539C"/>
    <w:rsid w:val="00336C4C"/>
    <w:rsid w:val="00343554"/>
    <w:rsid w:val="0034491F"/>
    <w:rsid w:val="003459AE"/>
    <w:rsid w:val="00346293"/>
    <w:rsid w:val="00347191"/>
    <w:rsid w:val="0034742C"/>
    <w:rsid w:val="003502BA"/>
    <w:rsid w:val="0035070C"/>
    <w:rsid w:val="00350A4D"/>
    <w:rsid w:val="00352434"/>
    <w:rsid w:val="00352B3B"/>
    <w:rsid w:val="00361F29"/>
    <w:rsid w:val="0036464A"/>
    <w:rsid w:val="00366170"/>
    <w:rsid w:val="003705AE"/>
    <w:rsid w:val="003713BE"/>
    <w:rsid w:val="003751A3"/>
    <w:rsid w:val="00376AFD"/>
    <w:rsid w:val="00380142"/>
    <w:rsid w:val="00383105"/>
    <w:rsid w:val="003859DC"/>
    <w:rsid w:val="00386282"/>
    <w:rsid w:val="003951A0"/>
    <w:rsid w:val="003A08C8"/>
    <w:rsid w:val="003A1154"/>
    <w:rsid w:val="003B0E8B"/>
    <w:rsid w:val="003B24AC"/>
    <w:rsid w:val="003C1224"/>
    <w:rsid w:val="003C529E"/>
    <w:rsid w:val="003D56B8"/>
    <w:rsid w:val="003D6225"/>
    <w:rsid w:val="003F0743"/>
    <w:rsid w:val="003F1893"/>
    <w:rsid w:val="003F20EE"/>
    <w:rsid w:val="003F2CED"/>
    <w:rsid w:val="003F3AEA"/>
    <w:rsid w:val="003F4702"/>
    <w:rsid w:val="003F4B46"/>
    <w:rsid w:val="003F6B3F"/>
    <w:rsid w:val="003F6D1F"/>
    <w:rsid w:val="0040007C"/>
    <w:rsid w:val="004015F1"/>
    <w:rsid w:val="0040551E"/>
    <w:rsid w:val="00405779"/>
    <w:rsid w:val="00411135"/>
    <w:rsid w:val="004150EE"/>
    <w:rsid w:val="00415327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50872"/>
    <w:rsid w:val="00450B0F"/>
    <w:rsid w:val="004605C3"/>
    <w:rsid w:val="00462536"/>
    <w:rsid w:val="00462CCC"/>
    <w:rsid w:val="00470FC3"/>
    <w:rsid w:val="0047525E"/>
    <w:rsid w:val="00485BBC"/>
    <w:rsid w:val="00486534"/>
    <w:rsid w:val="00486A8C"/>
    <w:rsid w:val="00486B6A"/>
    <w:rsid w:val="0049018C"/>
    <w:rsid w:val="00491438"/>
    <w:rsid w:val="0049511F"/>
    <w:rsid w:val="0049592F"/>
    <w:rsid w:val="0049767A"/>
    <w:rsid w:val="004A2727"/>
    <w:rsid w:val="004A3D8B"/>
    <w:rsid w:val="004A4A88"/>
    <w:rsid w:val="004B3359"/>
    <w:rsid w:val="004B4B00"/>
    <w:rsid w:val="004B5031"/>
    <w:rsid w:val="004C3E5A"/>
    <w:rsid w:val="004D0829"/>
    <w:rsid w:val="004D1294"/>
    <w:rsid w:val="004D3F79"/>
    <w:rsid w:val="004D54C1"/>
    <w:rsid w:val="004D63FD"/>
    <w:rsid w:val="004D7D66"/>
    <w:rsid w:val="004E15EC"/>
    <w:rsid w:val="004E290D"/>
    <w:rsid w:val="004E3ACB"/>
    <w:rsid w:val="004E3E87"/>
    <w:rsid w:val="004F00CC"/>
    <w:rsid w:val="00500EC8"/>
    <w:rsid w:val="0050521B"/>
    <w:rsid w:val="0050660A"/>
    <w:rsid w:val="00512E17"/>
    <w:rsid w:val="0051314B"/>
    <w:rsid w:val="0052209E"/>
    <w:rsid w:val="00522F1C"/>
    <w:rsid w:val="0052343D"/>
    <w:rsid w:val="00523D38"/>
    <w:rsid w:val="005253C7"/>
    <w:rsid w:val="00532B3E"/>
    <w:rsid w:val="00543611"/>
    <w:rsid w:val="005438D2"/>
    <w:rsid w:val="00550405"/>
    <w:rsid w:val="00561044"/>
    <w:rsid w:val="00564005"/>
    <w:rsid w:val="00570B65"/>
    <w:rsid w:val="00573BD4"/>
    <w:rsid w:val="00575006"/>
    <w:rsid w:val="00582B64"/>
    <w:rsid w:val="00586AC9"/>
    <w:rsid w:val="00590EE1"/>
    <w:rsid w:val="00596126"/>
    <w:rsid w:val="005A4B55"/>
    <w:rsid w:val="005A5867"/>
    <w:rsid w:val="005B1656"/>
    <w:rsid w:val="005B2A7D"/>
    <w:rsid w:val="005B4B5D"/>
    <w:rsid w:val="005B6009"/>
    <w:rsid w:val="005D03E8"/>
    <w:rsid w:val="005D0E46"/>
    <w:rsid w:val="005D4D3E"/>
    <w:rsid w:val="005D5975"/>
    <w:rsid w:val="005E1419"/>
    <w:rsid w:val="005E262D"/>
    <w:rsid w:val="005E4430"/>
    <w:rsid w:val="005E5A07"/>
    <w:rsid w:val="005E5D71"/>
    <w:rsid w:val="005E6580"/>
    <w:rsid w:val="005F597D"/>
    <w:rsid w:val="005F6A21"/>
    <w:rsid w:val="005F7AD0"/>
    <w:rsid w:val="0060083C"/>
    <w:rsid w:val="00600B1D"/>
    <w:rsid w:val="0060350F"/>
    <w:rsid w:val="006042BD"/>
    <w:rsid w:val="00612998"/>
    <w:rsid w:val="0061367D"/>
    <w:rsid w:val="0061682D"/>
    <w:rsid w:val="006209DB"/>
    <w:rsid w:val="00623C3E"/>
    <w:rsid w:val="00624A1E"/>
    <w:rsid w:val="006321A0"/>
    <w:rsid w:val="0063653B"/>
    <w:rsid w:val="00640BB2"/>
    <w:rsid w:val="00643ECE"/>
    <w:rsid w:val="00644626"/>
    <w:rsid w:val="00647296"/>
    <w:rsid w:val="00655025"/>
    <w:rsid w:val="00656361"/>
    <w:rsid w:val="006659BD"/>
    <w:rsid w:val="006748EC"/>
    <w:rsid w:val="00683EC7"/>
    <w:rsid w:val="00684260"/>
    <w:rsid w:val="006860A6"/>
    <w:rsid w:val="00686C3C"/>
    <w:rsid w:val="00693D6B"/>
    <w:rsid w:val="00694A9C"/>
    <w:rsid w:val="00695012"/>
    <w:rsid w:val="00695E26"/>
    <w:rsid w:val="00696FE9"/>
    <w:rsid w:val="00697170"/>
    <w:rsid w:val="006B0FDC"/>
    <w:rsid w:val="006B18B6"/>
    <w:rsid w:val="006B328A"/>
    <w:rsid w:val="006B3328"/>
    <w:rsid w:val="006B3B27"/>
    <w:rsid w:val="006B50A5"/>
    <w:rsid w:val="006B69E2"/>
    <w:rsid w:val="006C04CA"/>
    <w:rsid w:val="006D1087"/>
    <w:rsid w:val="006D1289"/>
    <w:rsid w:val="006D3358"/>
    <w:rsid w:val="006D5069"/>
    <w:rsid w:val="006D5351"/>
    <w:rsid w:val="006D6A0D"/>
    <w:rsid w:val="006E0EAB"/>
    <w:rsid w:val="006E3C26"/>
    <w:rsid w:val="006E6A04"/>
    <w:rsid w:val="006E72EF"/>
    <w:rsid w:val="006E7DA7"/>
    <w:rsid w:val="006F79F6"/>
    <w:rsid w:val="00704B02"/>
    <w:rsid w:val="00713C68"/>
    <w:rsid w:val="00720B67"/>
    <w:rsid w:val="00720D11"/>
    <w:rsid w:val="00721936"/>
    <w:rsid w:val="00730147"/>
    <w:rsid w:val="00735A92"/>
    <w:rsid w:val="007379BE"/>
    <w:rsid w:val="007401CC"/>
    <w:rsid w:val="00741A7C"/>
    <w:rsid w:val="007426CA"/>
    <w:rsid w:val="0074413E"/>
    <w:rsid w:val="007448F4"/>
    <w:rsid w:val="00746A92"/>
    <w:rsid w:val="00753FFD"/>
    <w:rsid w:val="00754C87"/>
    <w:rsid w:val="007550CE"/>
    <w:rsid w:val="00762CF5"/>
    <w:rsid w:val="00765603"/>
    <w:rsid w:val="00767C93"/>
    <w:rsid w:val="00773DE6"/>
    <w:rsid w:val="0077420B"/>
    <w:rsid w:val="00775CB8"/>
    <w:rsid w:val="00780CFB"/>
    <w:rsid w:val="007820DE"/>
    <w:rsid w:val="0078539C"/>
    <w:rsid w:val="00786C08"/>
    <w:rsid w:val="007923C5"/>
    <w:rsid w:val="007940DD"/>
    <w:rsid w:val="00795AAE"/>
    <w:rsid w:val="007972A6"/>
    <w:rsid w:val="007978AA"/>
    <w:rsid w:val="00797EC1"/>
    <w:rsid w:val="007A0C47"/>
    <w:rsid w:val="007A3347"/>
    <w:rsid w:val="007A5C67"/>
    <w:rsid w:val="007B160F"/>
    <w:rsid w:val="007B1972"/>
    <w:rsid w:val="007B3A36"/>
    <w:rsid w:val="007B6046"/>
    <w:rsid w:val="007C2396"/>
    <w:rsid w:val="007C2DB9"/>
    <w:rsid w:val="007D5813"/>
    <w:rsid w:val="007D6925"/>
    <w:rsid w:val="007E2B3A"/>
    <w:rsid w:val="007E724A"/>
    <w:rsid w:val="007E7938"/>
    <w:rsid w:val="007F0DEB"/>
    <w:rsid w:val="007F6B6D"/>
    <w:rsid w:val="007F6E76"/>
    <w:rsid w:val="007F7686"/>
    <w:rsid w:val="00800244"/>
    <w:rsid w:val="00800D36"/>
    <w:rsid w:val="00805EC9"/>
    <w:rsid w:val="008065EB"/>
    <w:rsid w:val="0080666C"/>
    <w:rsid w:val="008123A1"/>
    <w:rsid w:val="00824A56"/>
    <w:rsid w:val="00825C87"/>
    <w:rsid w:val="008317E8"/>
    <w:rsid w:val="00833563"/>
    <w:rsid w:val="008353B6"/>
    <w:rsid w:val="00835913"/>
    <w:rsid w:val="008437F3"/>
    <w:rsid w:val="008461CC"/>
    <w:rsid w:val="00846249"/>
    <w:rsid w:val="00856A82"/>
    <w:rsid w:val="00856EDD"/>
    <w:rsid w:val="00861A05"/>
    <w:rsid w:val="008644C2"/>
    <w:rsid w:val="00866B74"/>
    <w:rsid w:val="0087008D"/>
    <w:rsid w:val="008733C3"/>
    <w:rsid w:val="008765F2"/>
    <w:rsid w:val="00876DAA"/>
    <w:rsid w:val="00880C60"/>
    <w:rsid w:val="008856C8"/>
    <w:rsid w:val="00890754"/>
    <w:rsid w:val="00894E63"/>
    <w:rsid w:val="008953DE"/>
    <w:rsid w:val="008956AC"/>
    <w:rsid w:val="008A6345"/>
    <w:rsid w:val="008A777B"/>
    <w:rsid w:val="008B384B"/>
    <w:rsid w:val="008B4C42"/>
    <w:rsid w:val="008B6F33"/>
    <w:rsid w:val="008B7DB4"/>
    <w:rsid w:val="008C519E"/>
    <w:rsid w:val="008C6618"/>
    <w:rsid w:val="008D121F"/>
    <w:rsid w:val="008D17B5"/>
    <w:rsid w:val="008D1802"/>
    <w:rsid w:val="008D2A8A"/>
    <w:rsid w:val="008D7DD8"/>
    <w:rsid w:val="008E2356"/>
    <w:rsid w:val="008E355B"/>
    <w:rsid w:val="008E5260"/>
    <w:rsid w:val="008E57F0"/>
    <w:rsid w:val="008F0FCE"/>
    <w:rsid w:val="008F334D"/>
    <w:rsid w:val="008F4A58"/>
    <w:rsid w:val="008F625D"/>
    <w:rsid w:val="008F698C"/>
    <w:rsid w:val="008F7CAB"/>
    <w:rsid w:val="0090094E"/>
    <w:rsid w:val="0090232A"/>
    <w:rsid w:val="00907BD8"/>
    <w:rsid w:val="009103F8"/>
    <w:rsid w:val="00910AA0"/>
    <w:rsid w:val="00913181"/>
    <w:rsid w:val="009240D1"/>
    <w:rsid w:val="009246CA"/>
    <w:rsid w:val="00925127"/>
    <w:rsid w:val="009254DE"/>
    <w:rsid w:val="00935C3A"/>
    <w:rsid w:val="00940953"/>
    <w:rsid w:val="009454B9"/>
    <w:rsid w:val="00946660"/>
    <w:rsid w:val="00952AEC"/>
    <w:rsid w:val="00952F70"/>
    <w:rsid w:val="0095307C"/>
    <w:rsid w:val="00956F9D"/>
    <w:rsid w:val="00961BC1"/>
    <w:rsid w:val="009629B6"/>
    <w:rsid w:val="00964B1D"/>
    <w:rsid w:val="00964B77"/>
    <w:rsid w:val="00965420"/>
    <w:rsid w:val="009668D0"/>
    <w:rsid w:val="009703F6"/>
    <w:rsid w:val="00972B39"/>
    <w:rsid w:val="009734B6"/>
    <w:rsid w:val="00976ECC"/>
    <w:rsid w:val="009770E4"/>
    <w:rsid w:val="0099206A"/>
    <w:rsid w:val="00992649"/>
    <w:rsid w:val="00993BA7"/>
    <w:rsid w:val="009950DE"/>
    <w:rsid w:val="0099553A"/>
    <w:rsid w:val="009A2464"/>
    <w:rsid w:val="009A6D49"/>
    <w:rsid w:val="009B5D82"/>
    <w:rsid w:val="009B6AF8"/>
    <w:rsid w:val="009C11CF"/>
    <w:rsid w:val="009C7933"/>
    <w:rsid w:val="009D6A40"/>
    <w:rsid w:val="009E3E7E"/>
    <w:rsid w:val="009E4703"/>
    <w:rsid w:val="009F09FF"/>
    <w:rsid w:val="009F17CC"/>
    <w:rsid w:val="009F2463"/>
    <w:rsid w:val="00A03FB2"/>
    <w:rsid w:val="00A12A0F"/>
    <w:rsid w:val="00A12D1B"/>
    <w:rsid w:val="00A13764"/>
    <w:rsid w:val="00A15FB8"/>
    <w:rsid w:val="00A216C8"/>
    <w:rsid w:val="00A25A90"/>
    <w:rsid w:val="00A26D6F"/>
    <w:rsid w:val="00A361FD"/>
    <w:rsid w:val="00A408D8"/>
    <w:rsid w:val="00A4348D"/>
    <w:rsid w:val="00A4756F"/>
    <w:rsid w:val="00A47DCC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90B51"/>
    <w:rsid w:val="00A90DC9"/>
    <w:rsid w:val="00A9457D"/>
    <w:rsid w:val="00A95B0E"/>
    <w:rsid w:val="00A96A7F"/>
    <w:rsid w:val="00A97551"/>
    <w:rsid w:val="00AA3F39"/>
    <w:rsid w:val="00AA67DB"/>
    <w:rsid w:val="00AB2386"/>
    <w:rsid w:val="00AB2890"/>
    <w:rsid w:val="00AB5B04"/>
    <w:rsid w:val="00AB671C"/>
    <w:rsid w:val="00AC1AC9"/>
    <w:rsid w:val="00AC527F"/>
    <w:rsid w:val="00AC7474"/>
    <w:rsid w:val="00AD00F4"/>
    <w:rsid w:val="00AD4667"/>
    <w:rsid w:val="00AD5803"/>
    <w:rsid w:val="00AE2980"/>
    <w:rsid w:val="00AE4BF2"/>
    <w:rsid w:val="00AE5A48"/>
    <w:rsid w:val="00AE7059"/>
    <w:rsid w:val="00AF028F"/>
    <w:rsid w:val="00AF04D6"/>
    <w:rsid w:val="00AF0FD1"/>
    <w:rsid w:val="00AF2F8B"/>
    <w:rsid w:val="00AF3410"/>
    <w:rsid w:val="00B030FA"/>
    <w:rsid w:val="00B04B83"/>
    <w:rsid w:val="00B05A84"/>
    <w:rsid w:val="00B06C6A"/>
    <w:rsid w:val="00B108A3"/>
    <w:rsid w:val="00B12703"/>
    <w:rsid w:val="00B12C22"/>
    <w:rsid w:val="00B16B89"/>
    <w:rsid w:val="00B176FF"/>
    <w:rsid w:val="00B2235F"/>
    <w:rsid w:val="00B3651E"/>
    <w:rsid w:val="00B40E76"/>
    <w:rsid w:val="00B431D5"/>
    <w:rsid w:val="00B4334C"/>
    <w:rsid w:val="00B439FF"/>
    <w:rsid w:val="00B50C1A"/>
    <w:rsid w:val="00B52732"/>
    <w:rsid w:val="00B57FE7"/>
    <w:rsid w:val="00B6096B"/>
    <w:rsid w:val="00B6159A"/>
    <w:rsid w:val="00B619E9"/>
    <w:rsid w:val="00B6458B"/>
    <w:rsid w:val="00B649D8"/>
    <w:rsid w:val="00B679B0"/>
    <w:rsid w:val="00B701B1"/>
    <w:rsid w:val="00B7486B"/>
    <w:rsid w:val="00B81020"/>
    <w:rsid w:val="00B81857"/>
    <w:rsid w:val="00B86021"/>
    <w:rsid w:val="00B905D4"/>
    <w:rsid w:val="00B90C94"/>
    <w:rsid w:val="00B910F9"/>
    <w:rsid w:val="00B92500"/>
    <w:rsid w:val="00B95BEF"/>
    <w:rsid w:val="00B96BED"/>
    <w:rsid w:val="00B97F03"/>
    <w:rsid w:val="00BA1338"/>
    <w:rsid w:val="00BA1CB9"/>
    <w:rsid w:val="00BA1CC6"/>
    <w:rsid w:val="00BA4D8F"/>
    <w:rsid w:val="00BB7741"/>
    <w:rsid w:val="00BD0C9F"/>
    <w:rsid w:val="00BD6593"/>
    <w:rsid w:val="00BD70EE"/>
    <w:rsid w:val="00BE3B26"/>
    <w:rsid w:val="00BF26EC"/>
    <w:rsid w:val="00BF31BB"/>
    <w:rsid w:val="00BF413F"/>
    <w:rsid w:val="00BF5403"/>
    <w:rsid w:val="00C04305"/>
    <w:rsid w:val="00C07100"/>
    <w:rsid w:val="00C10F9D"/>
    <w:rsid w:val="00C13E09"/>
    <w:rsid w:val="00C14F46"/>
    <w:rsid w:val="00C16617"/>
    <w:rsid w:val="00C170F8"/>
    <w:rsid w:val="00C27D8A"/>
    <w:rsid w:val="00C40161"/>
    <w:rsid w:val="00C40ADD"/>
    <w:rsid w:val="00C41FEB"/>
    <w:rsid w:val="00C4349D"/>
    <w:rsid w:val="00C46F82"/>
    <w:rsid w:val="00C501FA"/>
    <w:rsid w:val="00C549A9"/>
    <w:rsid w:val="00C56133"/>
    <w:rsid w:val="00C56A5E"/>
    <w:rsid w:val="00C60958"/>
    <w:rsid w:val="00C63F20"/>
    <w:rsid w:val="00C66039"/>
    <w:rsid w:val="00C67F2B"/>
    <w:rsid w:val="00C7743F"/>
    <w:rsid w:val="00C8192A"/>
    <w:rsid w:val="00C82EBE"/>
    <w:rsid w:val="00C84457"/>
    <w:rsid w:val="00C85BAB"/>
    <w:rsid w:val="00C90CC2"/>
    <w:rsid w:val="00C91628"/>
    <w:rsid w:val="00C91DED"/>
    <w:rsid w:val="00CA0CF8"/>
    <w:rsid w:val="00CA24AA"/>
    <w:rsid w:val="00CA292B"/>
    <w:rsid w:val="00CA6610"/>
    <w:rsid w:val="00CB087B"/>
    <w:rsid w:val="00CB7EC0"/>
    <w:rsid w:val="00CC2E86"/>
    <w:rsid w:val="00CC5115"/>
    <w:rsid w:val="00CC7AAA"/>
    <w:rsid w:val="00CD06EF"/>
    <w:rsid w:val="00CF3340"/>
    <w:rsid w:val="00CF3F33"/>
    <w:rsid w:val="00CF5703"/>
    <w:rsid w:val="00CF59BE"/>
    <w:rsid w:val="00CF6B99"/>
    <w:rsid w:val="00CF7ADC"/>
    <w:rsid w:val="00D025C8"/>
    <w:rsid w:val="00D02ACF"/>
    <w:rsid w:val="00D06C42"/>
    <w:rsid w:val="00D126D5"/>
    <w:rsid w:val="00D14EB4"/>
    <w:rsid w:val="00D244A1"/>
    <w:rsid w:val="00D3183E"/>
    <w:rsid w:val="00D31FAF"/>
    <w:rsid w:val="00D375C0"/>
    <w:rsid w:val="00D42A0F"/>
    <w:rsid w:val="00D45929"/>
    <w:rsid w:val="00D5123A"/>
    <w:rsid w:val="00D517DA"/>
    <w:rsid w:val="00D55613"/>
    <w:rsid w:val="00D56007"/>
    <w:rsid w:val="00D642A9"/>
    <w:rsid w:val="00D74AB3"/>
    <w:rsid w:val="00D74C59"/>
    <w:rsid w:val="00D77D05"/>
    <w:rsid w:val="00D81EAF"/>
    <w:rsid w:val="00D8388A"/>
    <w:rsid w:val="00D855E4"/>
    <w:rsid w:val="00D87D5E"/>
    <w:rsid w:val="00D907C0"/>
    <w:rsid w:val="00D93616"/>
    <w:rsid w:val="00D93C3A"/>
    <w:rsid w:val="00D973D0"/>
    <w:rsid w:val="00DA148B"/>
    <w:rsid w:val="00DA45C0"/>
    <w:rsid w:val="00DB2D86"/>
    <w:rsid w:val="00DB3A6A"/>
    <w:rsid w:val="00DB50F2"/>
    <w:rsid w:val="00DB5A97"/>
    <w:rsid w:val="00DC3614"/>
    <w:rsid w:val="00DC4DF7"/>
    <w:rsid w:val="00DD0A4B"/>
    <w:rsid w:val="00DD0C2B"/>
    <w:rsid w:val="00DD2019"/>
    <w:rsid w:val="00DD28C8"/>
    <w:rsid w:val="00DD4F6E"/>
    <w:rsid w:val="00DD697C"/>
    <w:rsid w:val="00DD6E64"/>
    <w:rsid w:val="00DE4432"/>
    <w:rsid w:val="00DE5E83"/>
    <w:rsid w:val="00DE60CC"/>
    <w:rsid w:val="00DF1434"/>
    <w:rsid w:val="00DF26F8"/>
    <w:rsid w:val="00DF6B00"/>
    <w:rsid w:val="00DF6B7C"/>
    <w:rsid w:val="00DF6DDE"/>
    <w:rsid w:val="00E004CA"/>
    <w:rsid w:val="00E018F3"/>
    <w:rsid w:val="00E05566"/>
    <w:rsid w:val="00E114D1"/>
    <w:rsid w:val="00E13403"/>
    <w:rsid w:val="00E148D9"/>
    <w:rsid w:val="00E14EBA"/>
    <w:rsid w:val="00E1697A"/>
    <w:rsid w:val="00E17647"/>
    <w:rsid w:val="00E21186"/>
    <w:rsid w:val="00E2443F"/>
    <w:rsid w:val="00E27E31"/>
    <w:rsid w:val="00E32E97"/>
    <w:rsid w:val="00E4143B"/>
    <w:rsid w:val="00E47549"/>
    <w:rsid w:val="00E6038C"/>
    <w:rsid w:val="00E6348B"/>
    <w:rsid w:val="00E665F5"/>
    <w:rsid w:val="00E7008E"/>
    <w:rsid w:val="00E73ED5"/>
    <w:rsid w:val="00E75BE0"/>
    <w:rsid w:val="00E8033C"/>
    <w:rsid w:val="00E83773"/>
    <w:rsid w:val="00E84478"/>
    <w:rsid w:val="00E879FA"/>
    <w:rsid w:val="00E90486"/>
    <w:rsid w:val="00E97E4F"/>
    <w:rsid w:val="00EA3088"/>
    <w:rsid w:val="00EA402D"/>
    <w:rsid w:val="00EB336C"/>
    <w:rsid w:val="00EB3B3A"/>
    <w:rsid w:val="00EB4050"/>
    <w:rsid w:val="00EB678B"/>
    <w:rsid w:val="00EB6BEB"/>
    <w:rsid w:val="00EC0234"/>
    <w:rsid w:val="00EC196F"/>
    <w:rsid w:val="00EC2A73"/>
    <w:rsid w:val="00EC2C49"/>
    <w:rsid w:val="00ED09D6"/>
    <w:rsid w:val="00ED3292"/>
    <w:rsid w:val="00ED38D5"/>
    <w:rsid w:val="00EE0D88"/>
    <w:rsid w:val="00EE513A"/>
    <w:rsid w:val="00EF0CE7"/>
    <w:rsid w:val="00EF159F"/>
    <w:rsid w:val="00EF1B9D"/>
    <w:rsid w:val="00EF2204"/>
    <w:rsid w:val="00EF41B7"/>
    <w:rsid w:val="00EF5861"/>
    <w:rsid w:val="00F018E5"/>
    <w:rsid w:val="00F059D6"/>
    <w:rsid w:val="00F06075"/>
    <w:rsid w:val="00F06686"/>
    <w:rsid w:val="00F104D1"/>
    <w:rsid w:val="00F10979"/>
    <w:rsid w:val="00F228E2"/>
    <w:rsid w:val="00F2767C"/>
    <w:rsid w:val="00F30148"/>
    <w:rsid w:val="00F37AB0"/>
    <w:rsid w:val="00F403B6"/>
    <w:rsid w:val="00F41E3D"/>
    <w:rsid w:val="00F44F20"/>
    <w:rsid w:val="00F55B44"/>
    <w:rsid w:val="00F65DA0"/>
    <w:rsid w:val="00F66B9C"/>
    <w:rsid w:val="00F70A37"/>
    <w:rsid w:val="00F71A54"/>
    <w:rsid w:val="00F72728"/>
    <w:rsid w:val="00F74DC7"/>
    <w:rsid w:val="00F85010"/>
    <w:rsid w:val="00F92418"/>
    <w:rsid w:val="00F94E85"/>
    <w:rsid w:val="00F959C9"/>
    <w:rsid w:val="00F97EBF"/>
    <w:rsid w:val="00FA050D"/>
    <w:rsid w:val="00FA7C83"/>
    <w:rsid w:val="00FA7E27"/>
    <w:rsid w:val="00FB28F6"/>
    <w:rsid w:val="00FB4B5F"/>
    <w:rsid w:val="00FB4E8F"/>
    <w:rsid w:val="00FB5D0A"/>
    <w:rsid w:val="00FB7028"/>
    <w:rsid w:val="00FB7447"/>
    <w:rsid w:val="00FC69DC"/>
    <w:rsid w:val="00FD0FA6"/>
    <w:rsid w:val="00FD4C4A"/>
    <w:rsid w:val="00FD7ED3"/>
    <w:rsid w:val="00FE6D32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  <w:lang w:val="uk-UA" w:eastAsia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7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3331</TotalTime>
  <Pages>3</Pages>
  <Words>3455</Words>
  <Characters>1970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255</cp:revision>
  <cp:lastPrinted>2019-07-02T05:51:00Z</cp:lastPrinted>
  <dcterms:created xsi:type="dcterms:W3CDTF">2018-06-26T11:34:00Z</dcterms:created>
  <dcterms:modified xsi:type="dcterms:W3CDTF">2019-07-02T06:36:00Z</dcterms:modified>
</cp:coreProperties>
</file>