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FD34E3" w:rsidRPr="00DD0A4B" w:rsidTr="000A02A9">
        <w:trPr>
          <w:trHeight w:val="1135"/>
        </w:trPr>
        <w:tc>
          <w:tcPr>
            <w:tcW w:w="3410" w:type="dxa"/>
          </w:tcPr>
          <w:p w:rsidR="00FD34E3" w:rsidRPr="00B439FF" w:rsidRDefault="00FD34E3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FD34E3" w:rsidRPr="00DD0A4B" w:rsidRDefault="00FD34E3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FD34E3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FD34E3" w:rsidRPr="00DD0A4B" w:rsidRDefault="00FD34E3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FD34E3" w:rsidRPr="00DD0A4B" w:rsidRDefault="00FD34E3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FD34E3" w:rsidRPr="00DD0A4B" w:rsidRDefault="00FD34E3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FD34E3" w:rsidRPr="00DD0A4B" w:rsidRDefault="00FD34E3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FD34E3" w:rsidRPr="00DD0A4B" w:rsidTr="000A02A9">
        <w:trPr>
          <w:trHeight w:val="397"/>
        </w:trPr>
        <w:tc>
          <w:tcPr>
            <w:tcW w:w="3410" w:type="dxa"/>
            <w:vAlign w:val="center"/>
          </w:tcPr>
          <w:p w:rsidR="00FD34E3" w:rsidRPr="00DD0A4B" w:rsidRDefault="00FD34E3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FD34E3" w:rsidRPr="00DD0A4B" w:rsidRDefault="00FD34E3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FD34E3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FD34E3" w:rsidRPr="00DD0A4B" w:rsidRDefault="00FD34E3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FD34E3" w:rsidRPr="00DD0A4B" w:rsidRDefault="00FD34E3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FD34E3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FD34E3" w:rsidRPr="00DD0A4B" w:rsidRDefault="00FD34E3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FD34E3" w:rsidRPr="00DD0A4B" w:rsidRDefault="00FD34E3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FD34E3" w:rsidRPr="00116995" w:rsidRDefault="00FD34E3" w:rsidP="00116995">
      <w:pPr>
        <w:spacing w:before="120"/>
        <w:rPr>
          <w:rFonts w:ascii="Calibri" w:hAnsi="Calibri"/>
          <w:sz w:val="26"/>
          <w:szCs w:val="26"/>
        </w:rPr>
      </w:pPr>
      <w:r w:rsidRPr="007F2165">
        <w:rPr>
          <w:rFonts w:ascii="Calibri" w:hAnsi="Calibri"/>
          <w:sz w:val="26"/>
          <w:szCs w:val="26"/>
        </w:rPr>
        <w:t>3</w:t>
      </w:r>
      <w:r w:rsidRPr="00747B84">
        <w:rPr>
          <w:rFonts w:ascii="Calibri" w:hAnsi="Calibri"/>
          <w:sz w:val="26"/>
          <w:szCs w:val="26"/>
        </w:rPr>
        <w:t>0</w:t>
      </w:r>
      <w:r w:rsidRPr="00116995">
        <w:rPr>
          <w:rFonts w:ascii="Calibri" w:hAnsi="Calibri"/>
          <w:sz w:val="26"/>
          <w:szCs w:val="26"/>
        </w:rPr>
        <w:t>.</w:t>
      </w:r>
      <w:r w:rsidRPr="00A6406F">
        <w:rPr>
          <w:rFonts w:ascii="Calibri" w:hAnsi="Calibri"/>
          <w:sz w:val="26"/>
          <w:szCs w:val="26"/>
        </w:rPr>
        <w:t>0</w:t>
      </w:r>
      <w:r w:rsidRPr="00747B84">
        <w:rPr>
          <w:rFonts w:ascii="Calibri" w:hAnsi="Calibri"/>
          <w:sz w:val="26"/>
          <w:szCs w:val="26"/>
        </w:rPr>
        <w:t>8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FD34E3" w:rsidRDefault="00FD34E3" w:rsidP="00116995">
      <w:pPr>
        <w:spacing w:before="120"/>
        <w:rPr>
          <w:rFonts w:ascii="Calibri" w:hAnsi="Calibri"/>
          <w:sz w:val="26"/>
          <w:szCs w:val="26"/>
          <w:lang w:val="en-US"/>
        </w:rPr>
      </w:pPr>
    </w:p>
    <w:p w:rsidR="00FD34E3" w:rsidRDefault="00FD34E3" w:rsidP="00116995">
      <w:pPr>
        <w:spacing w:before="120"/>
        <w:rPr>
          <w:rFonts w:ascii="Calibri" w:hAnsi="Calibri"/>
          <w:sz w:val="26"/>
          <w:szCs w:val="26"/>
          <w:lang w:val="en-US"/>
        </w:rPr>
      </w:pPr>
    </w:p>
    <w:p w:rsidR="00FD34E3" w:rsidRPr="000347EB" w:rsidRDefault="00FD34E3" w:rsidP="00116995">
      <w:pPr>
        <w:spacing w:before="120"/>
        <w:rPr>
          <w:rFonts w:ascii="Calibri" w:hAnsi="Calibri"/>
          <w:sz w:val="26"/>
          <w:szCs w:val="26"/>
          <w:lang w:val="en-US"/>
        </w:rPr>
      </w:pPr>
    </w:p>
    <w:p w:rsidR="00FD34E3" w:rsidRPr="00116995" w:rsidRDefault="00FD34E3" w:rsidP="00116995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FD34E3" w:rsidRPr="00116995" w:rsidRDefault="00FD34E3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 w:rsidRPr="00747B84">
        <w:rPr>
          <w:rFonts w:ascii="Calibri" w:hAnsi="Calibri"/>
          <w:b/>
          <w:sz w:val="26"/>
          <w:szCs w:val="26"/>
        </w:rPr>
        <w:t>лип</w:t>
      </w:r>
      <w:r>
        <w:rPr>
          <w:rFonts w:ascii="Calibri" w:hAnsi="Calibri"/>
          <w:b/>
          <w:sz w:val="26"/>
          <w:szCs w:val="26"/>
          <w:lang w:val="uk-UA"/>
        </w:rPr>
        <w:t>ні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FD34E3" w:rsidRPr="00116995" w:rsidRDefault="00FD34E3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FD34E3" w:rsidRPr="00747B84" w:rsidRDefault="00FD34E3" w:rsidP="00116995">
      <w:pPr>
        <w:ind w:firstLine="709"/>
        <w:jc w:val="both"/>
        <w:rPr>
          <w:rFonts w:ascii="Calibri" w:hAnsi="Calibri"/>
          <w:color w:val="000000"/>
          <w:sz w:val="26"/>
          <w:szCs w:val="26"/>
          <w:lang w:val="uk-UA"/>
        </w:rPr>
      </w:pP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Середня номінальна заробітна плата штатного працівника підприємств, установ та організацій у </w:t>
      </w:r>
      <w:r w:rsidRPr="00747B84">
        <w:rPr>
          <w:rFonts w:ascii="Calibri" w:hAnsi="Calibri"/>
          <w:color w:val="000000"/>
          <w:sz w:val="26"/>
          <w:szCs w:val="26"/>
        </w:rPr>
        <w:t>ли</w:t>
      </w:r>
      <w:r>
        <w:rPr>
          <w:rFonts w:ascii="Calibri" w:hAnsi="Calibri"/>
          <w:color w:val="000000"/>
          <w:sz w:val="26"/>
          <w:szCs w:val="26"/>
          <w:lang w:val="uk-UA"/>
        </w:rPr>
        <w:t>п</w:t>
      </w:r>
      <w:r w:rsidRPr="00747B84">
        <w:rPr>
          <w:rFonts w:ascii="Calibri" w:hAnsi="Calibri"/>
          <w:color w:val="000000"/>
          <w:sz w:val="26"/>
          <w:szCs w:val="26"/>
        </w:rPr>
        <w:t>ні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 2019р. становила </w:t>
      </w:r>
      <w:r>
        <w:rPr>
          <w:rFonts w:ascii="Calibri" w:hAnsi="Calibri"/>
          <w:color w:val="000000"/>
          <w:sz w:val="26"/>
          <w:szCs w:val="26"/>
          <w:lang w:val="uk-UA"/>
        </w:rPr>
        <w:t>9069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 грн, що</w:t>
      </w:r>
      <w:r w:rsidRPr="00747B84">
        <w:rPr>
          <w:rFonts w:ascii="Calibri" w:hAnsi="Calibri"/>
          <w:color w:val="000000"/>
          <w:sz w:val="26"/>
          <w:szCs w:val="26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uk-UA"/>
        </w:rPr>
        <w:t>в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 2,2 раза вище рівня мінімальної заробітної плати (4173 грн).</w:t>
      </w:r>
    </w:p>
    <w:p w:rsidR="00FD34E3" w:rsidRPr="00747B84" w:rsidRDefault="00FD34E3" w:rsidP="00116995">
      <w:pPr>
        <w:ind w:firstLine="709"/>
        <w:jc w:val="both"/>
        <w:rPr>
          <w:rFonts w:ascii="Calibri" w:hAnsi="Calibri"/>
          <w:color w:val="000000"/>
          <w:sz w:val="26"/>
          <w:szCs w:val="26"/>
          <w:lang w:val="uk-UA"/>
        </w:rPr>
      </w:pP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Порівняно з </w:t>
      </w:r>
      <w:r>
        <w:rPr>
          <w:rFonts w:ascii="Calibri" w:hAnsi="Calibri"/>
          <w:color w:val="000000"/>
          <w:sz w:val="26"/>
          <w:szCs w:val="26"/>
          <w:lang w:val="uk-UA"/>
        </w:rPr>
        <w:t>черв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нем 2019р. розмір середньої номінальної заробітної плати збільшився на </w:t>
      </w:r>
      <w:r>
        <w:rPr>
          <w:rFonts w:ascii="Calibri" w:hAnsi="Calibri"/>
          <w:color w:val="000000"/>
          <w:sz w:val="26"/>
          <w:szCs w:val="26"/>
          <w:lang w:val="uk-UA"/>
        </w:rPr>
        <w:t>0,8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%, а за останні 12 місяців (відносно </w:t>
      </w:r>
      <w:r>
        <w:rPr>
          <w:rFonts w:ascii="Calibri" w:hAnsi="Calibri"/>
          <w:color w:val="000000"/>
          <w:sz w:val="26"/>
          <w:szCs w:val="26"/>
          <w:lang w:val="uk-UA"/>
        </w:rPr>
        <w:t>лип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>ня 2018р.)</w:t>
      </w:r>
      <w:r w:rsidRPr="00747B84">
        <w:rPr>
          <w:rFonts w:ascii="Calibri" w:hAnsi="Calibri"/>
          <w:color w:val="000000"/>
          <w:sz w:val="26"/>
          <w:szCs w:val="26"/>
        </w:rPr>
        <w:t xml:space="preserve"> –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 xml:space="preserve"> на </w:t>
      </w:r>
      <w:r>
        <w:rPr>
          <w:rFonts w:ascii="Calibri" w:hAnsi="Calibri"/>
          <w:color w:val="000000"/>
          <w:sz w:val="26"/>
          <w:szCs w:val="26"/>
          <w:lang w:val="uk-UA"/>
        </w:rPr>
        <w:t>20,6</w:t>
      </w:r>
      <w:r w:rsidRPr="00747B84">
        <w:rPr>
          <w:rFonts w:ascii="Calibri" w:hAnsi="Calibri"/>
          <w:color w:val="000000"/>
          <w:sz w:val="26"/>
          <w:szCs w:val="26"/>
          <w:lang w:val="uk-UA"/>
        </w:rPr>
        <w:t>%.</w:t>
      </w:r>
    </w:p>
    <w:p w:rsidR="00FD34E3" w:rsidRPr="00ED2194" w:rsidRDefault="00FD34E3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</w:p>
    <w:p w:rsidR="00FD34E3" w:rsidRPr="007C2396" w:rsidRDefault="00FD34E3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</w:t>
      </w:r>
      <w:bookmarkStart w:id="0" w:name="_GoBack"/>
      <w:bookmarkEnd w:id="0"/>
      <w:r w:rsidRPr="00C63F20">
        <w:rPr>
          <w:rFonts w:ascii="Calibri" w:hAnsi="Calibri" w:cs="Arial"/>
          <w:b/>
        </w:rPr>
        <w:t>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</w:p>
    <w:p w:rsidR="00FD34E3" w:rsidRPr="00D855E4" w:rsidRDefault="00FD34E3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</w:rPr>
        <w:pict>
          <v:shape id="_x0000_s1027" type="#_x0000_t75" style="position:absolute;left:0;text-align:left;margin-left:3.8pt;margin-top:12.55pt;width:494.5pt;height:257.85pt;z-index:251659264">
            <v:imagedata r:id="rId8" o:title=""/>
            <w10:wrap type="topAndBottom"/>
          </v:shape>
          <o:OLEObject Type="Embed" ProgID="Excel.Sheet.12" ShapeID="_x0000_s1027" DrawAspect="Content" ObjectID="_1628659464" r:id="rId9"/>
        </w:pict>
      </w:r>
    </w:p>
    <w:p w:rsidR="00FD34E3" w:rsidRPr="003F3942" w:rsidRDefault="00FD34E3" w:rsidP="0016543A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color w:val="000000"/>
          <w:sz w:val="26"/>
          <w:szCs w:val="26"/>
        </w:rPr>
      </w:pPr>
      <w:r w:rsidRPr="003F3942">
        <w:rPr>
          <w:rFonts w:ascii="Calibri" w:hAnsi="Calibri"/>
          <w:color w:val="000000"/>
          <w:sz w:val="26"/>
          <w:szCs w:val="26"/>
        </w:rPr>
        <w:t xml:space="preserve">Індекс реальної заробітної плати </w:t>
      </w:r>
      <w:r>
        <w:rPr>
          <w:rFonts w:ascii="Calibri" w:hAnsi="Calibri"/>
          <w:color w:val="000000"/>
          <w:sz w:val="26"/>
          <w:szCs w:val="26"/>
        </w:rPr>
        <w:t>в</w:t>
      </w:r>
      <w:r w:rsidRPr="003F3942">
        <w:rPr>
          <w:rFonts w:ascii="Calibri" w:hAnsi="Calibri"/>
          <w:color w:val="000000"/>
          <w:sz w:val="26"/>
          <w:szCs w:val="26"/>
          <w:lang w:val="ru-RU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u-RU"/>
        </w:rPr>
        <w:t>лип</w:t>
      </w:r>
      <w:r w:rsidRPr="003F3942">
        <w:rPr>
          <w:rFonts w:ascii="Calibri" w:hAnsi="Calibri"/>
          <w:color w:val="000000"/>
          <w:sz w:val="26"/>
          <w:szCs w:val="26"/>
          <w:lang w:val="ru-RU"/>
        </w:rPr>
        <w:t>ні</w:t>
      </w:r>
      <w:r w:rsidRPr="003F3942">
        <w:rPr>
          <w:rFonts w:ascii="Calibri" w:hAnsi="Calibri"/>
          <w:color w:val="000000"/>
          <w:sz w:val="26"/>
          <w:szCs w:val="26"/>
        </w:rPr>
        <w:t xml:space="preserve"> 201</w:t>
      </w:r>
      <w:r w:rsidRPr="003F3942">
        <w:rPr>
          <w:rFonts w:ascii="Calibri" w:hAnsi="Calibri"/>
          <w:color w:val="000000"/>
          <w:sz w:val="26"/>
          <w:szCs w:val="26"/>
          <w:lang w:val="ru-RU"/>
        </w:rPr>
        <w:t>9</w:t>
      </w:r>
      <w:r w:rsidRPr="003F3942">
        <w:rPr>
          <w:rFonts w:ascii="Calibri" w:hAnsi="Calibri"/>
          <w:color w:val="000000"/>
          <w:sz w:val="26"/>
          <w:szCs w:val="26"/>
        </w:rPr>
        <w:t xml:space="preserve">р. порівняно з </w:t>
      </w:r>
      <w:r>
        <w:rPr>
          <w:rFonts w:ascii="Calibri" w:hAnsi="Calibri"/>
          <w:color w:val="000000"/>
          <w:sz w:val="26"/>
          <w:szCs w:val="26"/>
        </w:rPr>
        <w:t>чер</w:t>
      </w:r>
      <w:r w:rsidRPr="003F3942">
        <w:rPr>
          <w:rFonts w:ascii="Calibri" w:hAnsi="Calibri"/>
          <w:color w:val="000000"/>
          <w:sz w:val="26"/>
          <w:szCs w:val="26"/>
        </w:rPr>
        <w:t>внем 2019р. становив</w:t>
      </w:r>
      <w:r w:rsidRPr="003F3942">
        <w:rPr>
          <w:rFonts w:ascii="Calibri" w:hAnsi="Calibri"/>
          <w:color w:val="000000"/>
          <w:sz w:val="26"/>
          <w:szCs w:val="26"/>
          <w:lang w:val="ru-RU"/>
        </w:rPr>
        <w:t xml:space="preserve"> 10</w:t>
      </w:r>
      <w:r>
        <w:rPr>
          <w:rFonts w:ascii="Calibri" w:hAnsi="Calibri"/>
          <w:color w:val="000000"/>
          <w:sz w:val="26"/>
          <w:szCs w:val="26"/>
          <w:lang w:val="ru-RU"/>
        </w:rPr>
        <w:t>1,2</w:t>
      </w:r>
      <w:r w:rsidRPr="003F3942">
        <w:rPr>
          <w:rFonts w:ascii="Calibri" w:hAnsi="Calibri"/>
          <w:color w:val="000000"/>
          <w:sz w:val="26"/>
          <w:szCs w:val="26"/>
          <w:lang w:val="ru-RU"/>
        </w:rPr>
        <w:t>%,</w:t>
      </w:r>
      <w:r w:rsidRPr="003F3942">
        <w:rPr>
          <w:rFonts w:ascii="Calibri" w:hAnsi="Calibri"/>
          <w:color w:val="000000"/>
          <w:sz w:val="26"/>
          <w:szCs w:val="26"/>
        </w:rPr>
        <w:t xml:space="preserve"> а відносно </w:t>
      </w:r>
      <w:r>
        <w:rPr>
          <w:rFonts w:ascii="Calibri" w:hAnsi="Calibri"/>
          <w:color w:val="000000"/>
          <w:sz w:val="26"/>
          <w:szCs w:val="26"/>
        </w:rPr>
        <w:t>лип</w:t>
      </w:r>
      <w:r w:rsidRPr="003F3942">
        <w:rPr>
          <w:rFonts w:ascii="Calibri" w:hAnsi="Calibri"/>
          <w:color w:val="000000"/>
          <w:sz w:val="26"/>
          <w:szCs w:val="26"/>
        </w:rPr>
        <w:t>ня 2018р. – 1</w:t>
      </w:r>
      <w:r>
        <w:rPr>
          <w:rFonts w:ascii="Calibri" w:hAnsi="Calibri"/>
          <w:color w:val="000000"/>
          <w:sz w:val="26"/>
          <w:szCs w:val="26"/>
        </w:rPr>
        <w:t>11,1</w:t>
      </w:r>
      <w:r w:rsidRPr="003F3942">
        <w:rPr>
          <w:rFonts w:ascii="Calibri" w:hAnsi="Calibri"/>
          <w:color w:val="000000"/>
          <w:sz w:val="26"/>
          <w:szCs w:val="26"/>
        </w:rPr>
        <w:t>%.</w:t>
      </w:r>
    </w:p>
    <w:p w:rsidR="00FD34E3" w:rsidRPr="00861A05" w:rsidRDefault="00FD34E3" w:rsidP="0016543A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FD34E3" w:rsidRDefault="00FD34E3" w:rsidP="00116995">
      <w:pPr>
        <w:jc w:val="both"/>
        <w:rPr>
          <w:rFonts w:ascii="Calibri" w:hAnsi="Calibri"/>
          <w:sz w:val="22"/>
          <w:szCs w:val="22"/>
          <w:u w:val="single"/>
        </w:rPr>
      </w:pPr>
    </w:p>
    <w:p w:rsidR="00FD34E3" w:rsidRPr="0063653B" w:rsidRDefault="00FD34E3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FD34E3" w:rsidRPr="009B5D82" w:rsidRDefault="00FD34E3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FD34E3" w:rsidRPr="00223477" w:rsidRDefault="00FD34E3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FD34E3" w:rsidRPr="00C16617" w:rsidRDefault="00FD34E3" w:rsidP="00C16617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FD34E3" w:rsidRPr="00647296" w:rsidRDefault="00FD34E3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FD34E3" w:rsidRPr="00647296" w:rsidRDefault="00FD34E3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FD34E3" w:rsidRPr="00647296" w:rsidRDefault="00FD34E3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FD34E3" w:rsidRPr="00647296" w:rsidRDefault="00FD34E3" w:rsidP="00C16617">
      <w:pPr>
        <w:jc w:val="both"/>
        <w:rPr>
          <w:rFonts w:ascii="Calibri" w:hAnsi="Calibri"/>
          <w:sz w:val="10"/>
          <w:szCs w:val="10"/>
        </w:rPr>
      </w:pPr>
    </w:p>
    <w:p w:rsidR="00FD34E3" w:rsidRPr="00647296" w:rsidRDefault="00FD34E3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FD34E3" w:rsidRPr="00647296" w:rsidRDefault="00FD34E3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FD34E3" w:rsidRPr="00647296" w:rsidRDefault="00FD34E3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FD34E3" w:rsidRPr="00647296" w:rsidRDefault="00FD34E3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FD34E3" w:rsidRPr="00647296" w:rsidRDefault="00FD34E3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FD34E3" w:rsidRPr="00647296" w:rsidRDefault="00FD34E3" w:rsidP="00C16617">
      <w:pPr>
        <w:jc w:val="both"/>
        <w:rPr>
          <w:rFonts w:ascii="Calibri" w:hAnsi="Calibri"/>
          <w:sz w:val="16"/>
          <w:szCs w:val="16"/>
        </w:rPr>
      </w:pPr>
    </w:p>
    <w:p w:rsidR="00FD34E3" w:rsidRPr="00C16617" w:rsidRDefault="00FD34E3" w:rsidP="00AA3F39">
      <w:pPr>
        <w:jc w:val="both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FD34E3" w:rsidRPr="009240D1" w:rsidRDefault="00FD34E3" w:rsidP="00AA3F39">
      <w:pPr>
        <w:jc w:val="both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FD34E3" w:rsidRPr="007D5813" w:rsidRDefault="00FD34E3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FD34E3" w:rsidRPr="00DC3614" w:rsidRDefault="00FD34E3" w:rsidP="00223477">
      <w:pPr>
        <w:jc w:val="both"/>
        <w:rPr>
          <w:rFonts w:ascii="Calibri" w:hAnsi="Calibri"/>
          <w:sz w:val="22"/>
          <w:szCs w:val="22"/>
        </w:rPr>
      </w:pPr>
    </w:p>
    <w:p w:rsidR="00FD34E3" w:rsidRPr="00DC3614" w:rsidRDefault="00FD34E3" w:rsidP="00C16617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FD34E3" w:rsidRPr="00DC3614" w:rsidRDefault="00FD34E3" w:rsidP="00C16617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FD34E3" w:rsidRPr="00223477" w:rsidRDefault="00FD34E3" w:rsidP="00223477">
      <w:pPr>
        <w:rPr>
          <w:rFonts w:ascii="Calibri" w:hAnsi="Calibri"/>
          <w:sz w:val="26"/>
          <w:szCs w:val="26"/>
        </w:rPr>
      </w:pPr>
    </w:p>
    <w:p w:rsidR="00FD34E3" w:rsidRPr="00223477" w:rsidRDefault="00FD34E3" w:rsidP="00223477">
      <w:pPr>
        <w:rPr>
          <w:rFonts w:ascii="Calibri" w:hAnsi="Calibri"/>
          <w:sz w:val="26"/>
          <w:szCs w:val="26"/>
        </w:rPr>
      </w:pPr>
    </w:p>
    <w:p w:rsidR="00FD34E3" w:rsidRPr="00223477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Default="00FD34E3" w:rsidP="00223477">
      <w:pPr>
        <w:rPr>
          <w:rFonts w:ascii="Calibri" w:hAnsi="Calibri"/>
          <w:sz w:val="19"/>
          <w:szCs w:val="19"/>
          <w:lang w:val="uk-UA"/>
        </w:rPr>
      </w:pPr>
    </w:p>
    <w:p w:rsidR="00FD34E3" w:rsidRDefault="00FD34E3" w:rsidP="00223477">
      <w:pPr>
        <w:rPr>
          <w:rFonts w:ascii="Calibri" w:hAnsi="Calibri"/>
          <w:sz w:val="19"/>
          <w:szCs w:val="19"/>
          <w:lang w:val="uk-UA"/>
        </w:rPr>
      </w:pPr>
    </w:p>
    <w:p w:rsidR="00FD34E3" w:rsidRDefault="00FD34E3" w:rsidP="00223477">
      <w:pPr>
        <w:rPr>
          <w:rFonts w:ascii="Calibri" w:hAnsi="Calibri"/>
          <w:sz w:val="19"/>
          <w:szCs w:val="19"/>
          <w:lang w:val="uk-UA"/>
        </w:rPr>
      </w:pPr>
    </w:p>
    <w:p w:rsidR="00FD34E3" w:rsidRDefault="00FD34E3" w:rsidP="00223477">
      <w:pPr>
        <w:rPr>
          <w:rFonts w:ascii="Calibri" w:hAnsi="Calibri"/>
          <w:sz w:val="19"/>
          <w:szCs w:val="19"/>
          <w:lang w:val="uk-UA"/>
        </w:rPr>
      </w:pPr>
    </w:p>
    <w:p w:rsidR="00FD34E3" w:rsidRPr="00647296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7C2396" w:rsidRDefault="00FD34E3" w:rsidP="00223477">
      <w:pPr>
        <w:rPr>
          <w:rFonts w:ascii="Calibri" w:hAnsi="Calibri"/>
          <w:sz w:val="19"/>
          <w:szCs w:val="19"/>
        </w:rPr>
      </w:pPr>
    </w:p>
    <w:p w:rsidR="00FD34E3" w:rsidRDefault="00FD34E3" w:rsidP="00223477">
      <w:pPr>
        <w:rPr>
          <w:rFonts w:ascii="Calibri" w:hAnsi="Calibri"/>
          <w:sz w:val="19"/>
          <w:szCs w:val="19"/>
          <w:lang w:val="en-US"/>
        </w:rPr>
      </w:pPr>
    </w:p>
    <w:p w:rsidR="00FD34E3" w:rsidRPr="000347EB" w:rsidRDefault="00FD34E3" w:rsidP="00223477">
      <w:pPr>
        <w:rPr>
          <w:rFonts w:ascii="Calibri" w:hAnsi="Calibri"/>
          <w:sz w:val="19"/>
          <w:szCs w:val="19"/>
          <w:lang w:val="en-US"/>
        </w:rPr>
      </w:pPr>
    </w:p>
    <w:p w:rsidR="00FD34E3" w:rsidRPr="00647296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647296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F10979" w:rsidRDefault="00FD34E3" w:rsidP="00223477">
      <w:pPr>
        <w:rPr>
          <w:rFonts w:ascii="Calibri" w:hAnsi="Calibri"/>
          <w:sz w:val="19"/>
          <w:szCs w:val="19"/>
        </w:rPr>
      </w:pPr>
    </w:p>
    <w:p w:rsidR="00FD34E3" w:rsidRPr="000347EB" w:rsidRDefault="00FD34E3" w:rsidP="007D5813">
      <w:pPr>
        <w:rPr>
          <w:rFonts w:ascii="Calibri" w:hAnsi="Calibri"/>
          <w:sz w:val="20"/>
          <w:szCs w:val="20"/>
          <w:lang w:val="en-GB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0347EB">
        <w:rPr>
          <w:rFonts w:ascii="Calibri" w:hAnsi="Calibri"/>
          <w:sz w:val="20"/>
          <w:szCs w:val="20"/>
          <w:lang w:val="en-GB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0347EB">
        <w:rPr>
          <w:rFonts w:ascii="Calibri" w:hAnsi="Calibri"/>
          <w:sz w:val="20"/>
          <w:szCs w:val="20"/>
          <w:lang w:val="en-GB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0347EB">
        <w:rPr>
          <w:rFonts w:ascii="Calibri" w:hAnsi="Calibri"/>
          <w:sz w:val="20"/>
          <w:szCs w:val="20"/>
          <w:lang w:val="en-GB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0347EB">
        <w:rPr>
          <w:rFonts w:ascii="Calibri" w:hAnsi="Calibri"/>
          <w:sz w:val="20"/>
          <w:szCs w:val="20"/>
          <w:lang w:val="en-GB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0347EB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0347EB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0347EB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FD34E3" w:rsidRPr="008F625D" w:rsidRDefault="00FD34E3" w:rsidP="00DF6B00">
      <w:pPr>
        <w:rPr>
          <w:rFonts w:ascii="Calibri" w:hAnsi="Calibri"/>
          <w:sz w:val="20"/>
        </w:rPr>
      </w:pPr>
      <w:r w:rsidRPr="008F625D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8F625D">
          <w:rPr>
            <w:rStyle w:val="Hyperlink"/>
            <w:rFonts w:ascii="Calibri" w:hAnsi="Calibri"/>
            <w:sz w:val="20"/>
          </w:rPr>
          <w:t>http://www.km.ukrstat.gov.ua/ukr/statinf/menu_u/dn.htm</w:t>
        </w:r>
      </w:hyperlink>
    </w:p>
    <w:p w:rsidR="00FD34E3" w:rsidRPr="00E73ED5" w:rsidRDefault="00FD34E3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E73ED5">
        <w:rPr>
          <w:rFonts w:ascii="Calibri" w:hAnsi="Calibri"/>
          <w:sz w:val="20"/>
          <w:szCs w:val="20"/>
        </w:rPr>
        <w:t>9</w:t>
      </w:r>
    </w:p>
    <w:p w:rsidR="00FD34E3" w:rsidRPr="00B06C6A" w:rsidRDefault="00FD34E3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FD34E3" w:rsidRPr="00116995" w:rsidRDefault="00FD34E3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FD34E3" w:rsidRPr="00116995" w:rsidRDefault="00FD34E3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FD34E3" w:rsidRPr="00116995" w:rsidRDefault="00FD34E3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липні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FD34E3" w:rsidRPr="00116995" w:rsidRDefault="00FD34E3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972"/>
        <w:gridCol w:w="894"/>
        <w:gridCol w:w="726"/>
        <w:gridCol w:w="720"/>
        <w:gridCol w:w="948"/>
        <w:gridCol w:w="1032"/>
        <w:gridCol w:w="849"/>
        <w:gridCol w:w="741"/>
      </w:tblGrid>
      <w:tr w:rsidR="00FD34E3" w:rsidRPr="00116995" w:rsidTr="00B50C1A">
        <w:tc>
          <w:tcPr>
            <w:tcW w:w="2808" w:type="dxa"/>
            <w:vMerge w:val="restart"/>
            <w:vAlign w:val="bottom"/>
          </w:tcPr>
          <w:p w:rsidR="00FD34E3" w:rsidRPr="00116995" w:rsidRDefault="00FD34E3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FD34E3" w:rsidRPr="00116995" w:rsidRDefault="00FD34E3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5910" w:type="dxa"/>
            <w:gridSpan w:val="7"/>
          </w:tcPr>
          <w:p w:rsidR="00FD34E3" w:rsidRPr="00116995" w:rsidRDefault="00FD34E3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FD34E3" w:rsidRPr="00116995" w:rsidTr="00B50C1A">
        <w:trPr>
          <w:trHeight w:val="556"/>
        </w:trPr>
        <w:tc>
          <w:tcPr>
            <w:tcW w:w="2808" w:type="dxa"/>
            <w:vMerge/>
            <w:vAlign w:val="bottom"/>
          </w:tcPr>
          <w:p w:rsidR="00FD34E3" w:rsidRPr="00116995" w:rsidRDefault="00FD34E3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FD34E3" w:rsidRPr="00116995" w:rsidRDefault="00FD34E3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FD34E3" w:rsidRPr="00116995" w:rsidRDefault="00FD34E3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липні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0" w:type="dxa"/>
            <w:gridSpan w:val="2"/>
            <w:vAlign w:val="center"/>
          </w:tcPr>
          <w:p w:rsidR="00FD34E3" w:rsidRPr="00116995" w:rsidRDefault="00FD34E3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 годину</w:t>
            </w:r>
          </w:p>
        </w:tc>
      </w:tr>
      <w:tr w:rsidR="00FD34E3" w:rsidRPr="00116995" w:rsidTr="00D907C0">
        <w:tc>
          <w:tcPr>
            <w:tcW w:w="2808" w:type="dxa"/>
            <w:vMerge/>
            <w:vAlign w:val="bottom"/>
          </w:tcPr>
          <w:p w:rsidR="00FD34E3" w:rsidRPr="00116995" w:rsidRDefault="00FD34E3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FD34E3" w:rsidRPr="00116995" w:rsidRDefault="00FD34E3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94" w:type="dxa"/>
            <w:vMerge w:val="restart"/>
            <w:vAlign w:val="center"/>
          </w:tcPr>
          <w:p w:rsidR="00FD34E3" w:rsidRPr="0004107A" w:rsidRDefault="00FD34E3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426" w:type="dxa"/>
            <w:gridSpan w:val="4"/>
            <w:vAlign w:val="center"/>
          </w:tcPr>
          <w:p w:rsidR="00FD34E3" w:rsidRPr="0004107A" w:rsidRDefault="00FD34E3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849" w:type="dxa"/>
            <w:vMerge w:val="restart"/>
            <w:vAlign w:val="center"/>
          </w:tcPr>
          <w:p w:rsidR="00FD34E3" w:rsidRPr="00116995" w:rsidRDefault="00FD34E3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741" w:type="dxa"/>
            <w:vMerge w:val="restart"/>
            <w:vAlign w:val="center"/>
          </w:tcPr>
          <w:p w:rsidR="00FD34E3" w:rsidRPr="00116995" w:rsidRDefault="00FD34E3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червня</w:t>
            </w:r>
          </w:p>
          <w:p w:rsidR="00FD34E3" w:rsidRPr="00116995" w:rsidRDefault="00FD34E3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FD34E3" w:rsidRPr="00116995" w:rsidTr="00D907C0">
        <w:trPr>
          <w:trHeight w:val="836"/>
        </w:trPr>
        <w:tc>
          <w:tcPr>
            <w:tcW w:w="2808" w:type="dxa"/>
            <w:vMerge/>
            <w:vAlign w:val="bottom"/>
          </w:tcPr>
          <w:p w:rsidR="00FD34E3" w:rsidRPr="00116995" w:rsidRDefault="00FD34E3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FD34E3" w:rsidRPr="00116995" w:rsidRDefault="00FD34E3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94" w:type="dxa"/>
            <w:vMerge/>
            <w:vAlign w:val="center"/>
          </w:tcPr>
          <w:p w:rsidR="00FD34E3" w:rsidRPr="0004107A" w:rsidRDefault="00FD34E3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26" w:type="dxa"/>
            <w:vAlign w:val="center"/>
          </w:tcPr>
          <w:p w:rsidR="00FD34E3" w:rsidRPr="00405779" w:rsidRDefault="00FD34E3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черв</w:t>
            </w:r>
            <w:r w:rsidRPr="00405779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ня</w:t>
            </w:r>
          </w:p>
          <w:p w:rsidR="00FD34E3" w:rsidRPr="00A12A0F" w:rsidRDefault="00FD34E3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2019</w:t>
            </w:r>
          </w:p>
        </w:tc>
        <w:tc>
          <w:tcPr>
            <w:tcW w:w="720" w:type="dxa"/>
            <w:vAlign w:val="center"/>
          </w:tcPr>
          <w:p w:rsidR="00FD34E3" w:rsidRPr="00A12A0F" w:rsidRDefault="00FD34E3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лип</w:t>
            </w: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ня</w:t>
            </w:r>
          </w:p>
          <w:p w:rsidR="00FD34E3" w:rsidRPr="00A12A0F" w:rsidRDefault="00FD34E3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48" w:type="dxa"/>
            <w:vAlign w:val="center"/>
          </w:tcPr>
          <w:p w:rsidR="00FD34E3" w:rsidRPr="00A12A0F" w:rsidRDefault="00FD34E3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FD34E3" w:rsidRPr="00A12A0F" w:rsidRDefault="00FD34E3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FD34E3" w:rsidRPr="00A12A0F" w:rsidRDefault="00FD34E3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FD34E3" w:rsidRPr="00116995" w:rsidRDefault="00FD34E3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FD34E3" w:rsidRPr="00116995" w:rsidRDefault="00FD34E3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849" w:type="dxa"/>
            <w:vMerge/>
            <w:vAlign w:val="center"/>
          </w:tcPr>
          <w:p w:rsidR="00FD34E3" w:rsidRPr="00116995" w:rsidRDefault="00FD34E3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741" w:type="dxa"/>
            <w:vMerge/>
            <w:vAlign w:val="center"/>
          </w:tcPr>
          <w:p w:rsidR="00FD34E3" w:rsidRPr="00116995" w:rsidRDefault="00FD34E3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FD34E3" w:rsidRPr="00116995" w:rsidTr="00D907C0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89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A42856">
              <w:rPr>
                <w:rFonts w:ascii="Calibri" w:hAnsi="Calibri" w:cs="Arial CYR"/>
                <w:b/>
                <w:bCs/>
                <w:sz w:val="22"/>
                <w:szCs w:val="22"/>
              </w:rPr>
              <w:t>9069</w:t>
            </w:r>
          </w:p>
        </w:tc>
        <w:tc>
          <w:tcPr>
            <w:tcW w:w="7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A42856">
              <w:rPr>
                <w:rFonts w:ascii="Calibri" w:hAnsi="Calibri" w:cs="Arial CYR"/>
                <w:b/>
                <w:sz w:val="22"/>
                <w:szCs w:val="22"/>
              </w:rPr>
              <w:t>100,8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A42856">
              <w:rPr>
                <w:rFonts w:ascii="Calibri" w:hAnsi="Calibri" w:cs="Arial CYR"/>
                <w:b/>
                <w:sz w:val="22"/>
                <w:szCs w:val="22"/>
              </w:rPr>
              <w:t>120,6</w:t>
            </w:r>
          </w:p>
        </w:tc>
        <w:tc>
          <w:tcPr>
            <w:tcW w:w="9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/>
                <w:lang w:val="en-US"/>
              </w:rPr>
            </w:pPr>
            <w:r w:rsidRPr="00A42856">
              <w:rPr>
                <w:rFonts w:ascii="Calibri" w:hAnsi="Calibri" w:cs="Arial CYR"/>
                <w:b/>
                <w:sz w:val="22"/>
                <w:szCs w:val="22"/>
              </w:rPr>
              <w:t>100</w:t>
            </w:r>
            <w:r w:rsidRPr="00A42856">
              <w:rPr>
                <w:rFonts w:ascii="Calibri" w:hAnsi="Calibri" w:cs="Arial CYR"/>
                <w:b/>
                <w:sz w:val="22"/>
                <w:szCs w:val="22"/>
                <w:lang w:val="en-US"/>
              </w:rPr>
              <w:t>,0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A42856">
              <w:rPr>
                <w:rFonts w:ascii="Calibri" w:hAnsi="Calibri" w:cs="Arial CYR"/>
                <w:b/>
                <w:sz w:val="22"/>
                <w:szCs w:val="22"/>
              </w:rPr>
              <w:t>217,3</w:t>
            </w:r>
          </w:p>
        </w:tc>
        <w:tc>
          <w:tcPr>
            <w:tcW w:w="8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A42856">
              <w:rPr>
                <w:rFonts w:ascii="Calibri" w:hAnsi="Calibri" w:cs="Arial CYR"/>
                <w:b/>
                <w:bCs/>
                <w:sz w:val="22"/>
                <w:szCs w:val="22"/>
              </w:rPr>
              <w:t>69,33</w:t>
            </w:r>
          </w:p>
        </w:tc>
        <w:tc>
          <w:tcPr>
            <w:tcW w:w="7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A42856">
              <w:rPr>
                <w:rFonts w:ascii="Calibri" w:hAnsi="Calibri" w:cs="Arial CYR"/>
                <w:b/>
                <w:sz w:val="22"/>
                <w:szCs w:val="22"/>
              </w:rPr>
              <w:t>92,7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10216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118,6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125,8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112,6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244,8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59,98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93,1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10733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108,4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124,8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118,3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257,2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70,55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90,9</w:t>
            </w:r>
          </w:p>
        </w:tc>
      </w:tr>
      <w:tr w:rsidR="00FD34E3" w:rsidRPr="00116995" w:rsidTr="00D907C0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"/>
              </w:rPr>
            </w:pPr>
            <w:r w:rsidRPr="00A42856">
              <w:rPr>
                <w:rFonts w:ascii="Calibri" w:hAnsi="Calibri" w:cs="Arial"/>
                <w:bCs/>
                <w:sz w:val="22"/>
                <w:szCs w:val="22"/>
              </w:rPr>
              <w:t>11385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87,0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132,5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125,5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272,8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66,18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71,0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8903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106,2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116,6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98,2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213,4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58,57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88,8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43434F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15985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112,8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139,3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176,3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383,1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106,53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95,8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8012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105,4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123,7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88,3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192,0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51,70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89,3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7621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104,3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140,6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84,0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182,6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45,92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84,5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8103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105,6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120,1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89,3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194,2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51,21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87,8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9746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116,6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125,2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107,5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233,5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64,20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97,6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4472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100,8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119,9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49,3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107,2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30,27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82,5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7330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100,1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116,0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80,8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175,7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46,94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81,3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15907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120,7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145,5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175,4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381,2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102,85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100,6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7564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102,0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127,7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83,4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181,3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49,49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85,1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8891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100,2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120,2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98,0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213,1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61,39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85,4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6834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103,0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129,9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75,4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163,8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43,07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84,2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14077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110,4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110,8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155,2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337,3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97,96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92,9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7301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76,6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113,5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80,5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175,0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137,98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134,5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6696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97,4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119,7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73,8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160,5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45,20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83,9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6588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99,5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117,6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72,6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157,9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61,26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107,3</w:t>
            </w:r>
          </w:p>
        </w:tc>
      </w:tr>
      <w:tr w:rsidR="00FD34E3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116995" w:rsidRDefault="00FD34E3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"/>
              </w:rPr>
            </w:pPr>
            <w:r w:rsidRPr="00A42856">
              <w:rPr>
                <w:rFonts w:ascii="Calibri" w:hAnsi="Calibri" w:cs="Arial"/>
                <w:bCs/>
                <w:sz w:val="22"/>
                <w:szCs w:val="22"/>
              </w:rPr>
              <w:t>6041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101,5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114,4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66,6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144,8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A42856">
              <w:rPr>
                <w:rFonts w:ascii="Calibri" w:hAnsi="Calibri" w:cs="Arial CYR"/>
                <w:bCs/>
                <w:sz w:val="22"/>
                <w:szCs w:val="22"/>
              </w:rPr>
              <w:t>44,76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D34E3" w:rsidRPr="00A42856" w:rsidRDefault="00FD34E3" w:rsidP="00D910FF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A42856">
              <w:rPr>
                <w:rFonts w:ascii="Calibri" w:hAnsi="Calibri" w:cs="Arial CYR"/>
                <w:sz w:val="22"/>
                <w:szCs w:val="22"/>
              </w:rPr>
              <w:t>88,1</w:t>
            </w:r>
          </w:p>
        </w:tc>
      </w:tr>
    </w:tbl>
    <w:p w:rsidR="00FD34E3" w:rsidRPr="00116995" w:rsidRDefault="00FD34E3" w:rsidP="005D03E8">
      <w:pPr>
        <w:rPr>
          <w:lang w:val="en-US"/>
        </w:rPr>
      </w:pPr>
    </w:p>
    <w:sectPr w:rsidR="00FD34E3" w:rsidRPr="00116995" w:rsidSect="005D03E8">
      <w:footerReference w:type="even" r:id="rId15"/>
      <w:footerReference w:type="default" r:id="rId16"/>
      <w:pgSz w:w="11906" w:h="16838"/>
      <w:pgMar w:top="851" w:right="1019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4E3" w:rsidRDefault="00FD34E3">
      <w:r>
        <w:separator/>
      </w:r>
    </w:p>
  </w:endnote>
  <w:endnote w:type="continuationSeparator" w:id="0">
    <w:p w:rsidR="00FD34E3" w:rsidRDefault="00FD3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4E3" w:rsidRPr="00DD0A4B" w:rsidRDefault="00FD34E3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FD34E3" w:rsidRPr="00DD0A4B" w:rsidRDefault="00FD34E3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4E3" w:rsidRPr="0015562C" w:rsidRDefault="00FD34E3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3</w:t>
    </w:r>
    <w:r w:rsidRPr="0015562C">
      <w:rPr>
        <w:rStyle w:val="PageNumber"/>
        <w:rFonts w:ascii="Calibri" w:hAnsi="Calibri"/>
        <w:sz w:val="20"/>
      </w:rPr>
      <w:fldChar w:fldCharType="end"/>
    </w:r>
  </w:p>
  <w:p w:rsidR="00FD34E3" w:rsidRPr="00DD0A4B" w:rsidRDefault="00FD34E3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4E3" w:rsidRDefault="00FD34E3">
      <w:r>
        <w:separator/>
      </w:r>
    </w:p>
  </w:footnote>
  <w:footnote w:type="continuationSeparator" w:id="0">
    <w:p w:rsidR="00FD34E3" w:rsidRDefault="00FD34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2A13"/>
    <w:rsid w:val="0001327B"/>
    <w:rsid w:val="00015EB2"/>
    <w:rsid w:val="000167BD"/>
    <w:rsid w:val="0001680F"/>
    <w:rsid w:val="00023C18"/>
    <w:rsid w:val="00027E04"/>
    <w:rsid w:val="000347EB"/>
    <w:rsid w:val="00037523"/>
    <w:rsid w:val="00037930"/>
    <w:rsid w:val="00040A5A"/>
    <w:rsid w:val="0004107A"/>
    <w:rsid w:val="00054188"/>
    <w:rsid w:val="000614CF"/>
    <w:rsid w:val="00062606"/>
    <w:rsid w:val="000646C5"/>
    <w:rsid w:val="00066439"/>
    <w:rsid w:val="00066919"/>
    <w:rsid w:val="00066C6C"/>
    <w:rsid w:val="00072106"/>
    <w:rsid w:val="00081D9A"/>
    <w:rsid w:val="00082F63"/>
    <w:rsid w:val="0008335A"/>
    <w:rsid w:val="00084E14"/>
    <w:rsid w:val="00086E68"/>
    <w:rsid w:val="00090A07"/>
    <w:rsid w:val="000915B0"/>
    <w:rsid w:val="0009250A"/>
    <w:rsid w:val="00093FD5"/>
    <w:rsid w:val="000949B2"/>
    <w:rsid w:val="00097194"/>
    <w:rsid w:val="00097371"/>
    <w:rsid w:val="000A02A9"/>
    <w:rsid w:val="000A4B7C"/>
    <w:rsid w:val="000B0CEC"/>
    <w:rsid w:val="000B4F37"/>
    <w:rsid w:val="000B6081"/>
    <w:rsid w:val="000B6895"/>
    <w:rsid w:val="000B7050"/>
    <w:rsid w:val="000B719F"/>
    <w:rsid w:val="000B7CAD"/>
    <w:rsid w:val="000C2FB7"/>
    <w:rsid w:val="000D6CF6"/>
    <w:rsid w:val="000E64BC"/>
    <w:rsid w:val="000E7589"/>
    <w:rsid w:val="000E78D6"/>
    <w:rsid w:val="000F2464"/>
    <w:rsid w:val="000F24A7"/>
    <w:rsid w:val="000F3769"/>
    <w:rsid w:val="000F59F2"/>
    <w:rsid w:val="0010213B"/>
    <w:rsid w:val="00102505"/>
    <w:rsid w:val="00102754"/>
    <w:rsid w:val="00105220"/>
    <w:rsid w:val="001065C9"/>
    <w:rsid w:val="00113555"/>
    <w:rsid w:val="00116995"/>
    <w:rsid w:val="00117C1D"/>
    <w:rsid w:val="001207D4"/>
    <w:rsid w:val="00121B81"/>
    <w:rsid w:val="00123C7E"/>
    <w:rsid w:val="0012633B"/>
    <w:rsid w:val="0013043F"/>
    <w:rsid w:val="001325D5"/>
    <w:rsid w:val="0013416B"/>
    <w:rsid w:val="00134B03"/>
    <w:rsid w:val="001358DF"/>
    <w:rsid w:val="001451B8"/>
    <w:rsid w:val="0014538B"/>
    <w:rsid w:val="0015269D"/>
    <w:rsid w:val="00153F26"/>
    <w:rsid w:val="0015562C"/>
    <w:rsid w:val="001602D9"/>
    <w:rsid w:val="001652AC"/>
    <w:rsid w:val="0016543A"/>
    <w:rsid w:val="00180E4C"/>
    <w:rsid w:val="001850B1"/>
    <w:rsid w:val="00186453"/>
    <w:rsid w:val="00193FE2"/>
    <w:rsid w:val="001A4D9B"/>
    <w:rsid w:val="001B23E2"/>
    <w:rsid w:val="001B40A9"/>
    <w:rsid w:val="001B5B6A"/>
    <w:rsid w:val="001B6B29"/>
    <w:rsid w:val="001B741D"/>
    <w:rsid w:val="001C2A5B"/>
    <w:rsid w:val="001D162D"/>
    <w:rsid w:val="001D16FD"/>
    <w:rsid w:val="001D4DCC"/>
    <w:rsid w:val="001E0F98"/>
    <w:rsid w:val="001E1F80"/>
    <w:rsid w:val="001E26B2"/>
    <w:rsid w:val="001E5337"/>
    <w:rsid w:val="001E7F2A"/>
    <w:rsid w:val="001E7FBF"/>
    <w:rsid w:val="001F23AF"/>
    <w:rsid w:val="001F5346"/>
    <w:rsid w:val="001F552F"/>
    <w:rsid w:val="001F6101"/>
    <w:rsid w:val="001F6841"/>
    <w:rsid w:val="001F7EFB"/>
    <w:rsid w:val="00201738"/>
    <w:rsid w:val="00201D1F"/>
    <w:rsid w:val="0020498B"/>
    <w:rsid w:val="00204E11"/>
    <w:rsid w:val="00207E15"/>
    <w:rsid w:val="002114D1"/>
    <w:rsid w:val="00213D43"/>
    <w:rsid w:val="002149E4"/>
    <w:rsid w:val="00215A8E"/>
    <w:rsid w:val="00216A76"/>
    <w:rsid w:val="00223477"/>
    <w:rsid w:val="00226F02"/>
    <w:rsid w:val="0023010C"/>
    <w:rsid w:val="00230E7D"/>
    <w:rsid w:val="00232B3E"/>
    <w:rsid w:val="00233AC8"/>
    <w:rsid w:val="00245D7A"/>
    <w:rsid w:val="002508A0"/>
    <w:rsid w:val="002715B0"/>
    <w:rsid w:val="00271946"/>
    <w:rsid w:val="00272812"/>
    <w:rsid w:val="00273C5D"/>
    <w:rsid w:val="00275168"/>
    <w:rsid w:val="00277BD5"/>
    <w:rsid w:val="002875A0"/>
    <w:rsid w:val="00290933"/>
    <w:rsid w:val="00290AE5"/>
    <w:rsid w:val="00291B90"/>
    <w:rsid w:val="00292B6D"/>
    <w:rsid w:val="00293D8B"/>
    <w:rsid w:val="00295BB3"/>
    <w:rsid w:val="0029636E"/>
    <w:rsid w:val="002A33E7"/>
    <w:rsid w:val="002B1E49"/>
    <w:rsid w:val="002B3AFC"/>
    <w:rsid w:val="002B51A8"/>
    <w:rsid w:val="002C2CB6"/>
    <w:rsid w:val="002D3A8F"/>
    <w:rsid w:val="002E15A4"/>
    <w:rsid w:val="002E2650"/>
    <w:rsid w:val="002E441B"/>
    <w:rsid w:val="002E6D82"/>
    <w:rsid w:val="003000D7"/>
    <w:rsid w:val="00301729"/>
    <w:rsid w:val="00305874"/>
    <w:rsid w:val="00306571"/>
    <w:rsid w:val="0031052C"/>
    <w:rsid w:val="00312471"/>
    <w:rsid w:val="0031272B"/>
    <w:rsid w:val="0031507E"/>
    <w:rsid w:val="00316274"/>
    <w:rsid w:val="00317717"/>
    <w:rsid w:val="00321A88"/>
    <w:rsid w:val="003236B3"/>
    <w:rsid w:val="00323ADC"/>
    <w:rsid w:val="0032767E"/>
    <w:rsid w:val="00327844"/>
    <w:rsid w:val="0033047E"/>
    <w:rsid w:val="003314A5"/>
    <w:rsid w:val="0033451F"/>
    <w:rsid w:val="0033539C"/>
    <w:rsid w:val="00336C4C"/>
    <w:rsid w:val="00342625"/>
    <w:rsid w:val="00343554"/>
    <w:rsid w:val="0034491F"/>
    <w:rsid w:val="003459AE"/>
    <w:rsid w:val="00346293"/>
    <w:rsid w:val="00347191"/>
    <w:rsid w:val="0034742C"/>
    <w:rsid w:val="003502BA"/>
    <w:rsid w:val="0035070C"/>
    <w:rsid w:val="00350A4D"/>
    <w:rsid w:val="00352434"/>
    <w:rsid w:val="00352B3B"/>
    <w:rsid w:val="00361F29"/>
    <w:rsid w:val="0036464A"/>
    <w:rsid w:val="00366170"/>
    <w:rsid w:val="003705AE"/>
    <w:rsid w:val="003713BE"/>
    <w:rsid w:val="003751A3"/>
    <w:rsid w:val="00376AFD"/>
    <w:rsid w:val="00380142"/>
    <w:rsid w:val="00383105"/>
    <w:rsid w:val="003859DC"/>
    <w:rsid w:val="00386282"/>
    <w:rsid w:val="003951A0"/>
    <w:rsid w:val="003A08C8"/>
    <w:rsid w:val="003A1154"/>
    <w:rsid w:val="003B0E8B"/>
    <w:rsid w:val="003B24AC"/>
    <w:rsid w:val="003C1224"/>
    <w:rsid w:val="003C529E"/>
    <w:rsid w:val="003D56B8"/>
    <w:rsid w:val="003D6225"/>
    <w:rsid w:val="003E124B"/>
    <w:rsid w:val="003F0743"/>
    <w:rsid w:val="003F1893"/>
    <w:rsid w:val="003F20EE"/>
    <w:rsid w:val="003F2CED"/>
    <w:rsid w:val="003F3942"/>
    <w:rsid w:val="003F3AEA"/>
    <w:rsid w:val="003F4702"/>
    <w:rsid w:val="003F4B46"/>
    <w:rsid w:val="003F6B3F"/>
    <w:rsid w:val="003F6D1F"/>
    <w:rsid w:val="0040007C"/>
    <w:rsid w:val="004015F1"/>
    <w:rsid w:val="0040551E"/>
    <w:rsid w:val="00405779"/>
    <w:rsid w:val="0040749E"/>
    <w:rsid w:val="00411135"/>
    <w:rsid w:val="004150EE"/>
    <w:rsid w:val="00415327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50872"/>
    <w:rsid w:val="00450B0F"/>
    <w:rsid w:val="004605C3"/>
    <w:rsid w:val="00462536"/>
    <w:rsid w:val="00462CCC"/>
    <w:rsid w:val="00462D3E"/>
    <w:rsid w:val="00470FC3"/>
    <w:rsid w:val="0047525E"/>
    <w:rsid w:val="00485BBC"/>
    <w:rsid w:val="00486534"/>
    <w:rsid w:val="00486A8C"/>
    <w:rsid w:val="00486B6A"/>
    <w:rsid w:val="0049018C"/>
    <w:rsid w:val="00491438"/>
    <w:rsid w:val="0049511F"/>
    <w:rsid w:val="0049592F"/>
    <w:rsid w:val="0049710C"/>
    <w:rsid w:val="0049767A"/>
    <w:rsid w:val="004A2727"/>
    <w:rsid w:val="004A3D8B"/>
    <w:rsid w:val="004A4A88"/>
    <w:rsid w:val="004B3359"/>
    <w:rsid w:val="004B4B00"/>
    <w:rsid w:val="004B5031"/>
    <w:rsid w:val="004C3E5A"/>
    <w:rsid w:val="004D1294"/>
    <w:rsid w:val="004D3F79"/>
    <w:rsid w:val="004D54C1"/>
    <w:rsid w:val="004D63FD"/>
    <w:rsid w:val="004D7D66"/>
    <w:rsid w:val="004E1F51"/>
    <w:rsid w:val="004E290D"/>
    <w:rsid w:val="004E3ACB"/>
    <w:rsid w:val="004E3E87"/>
    <w:rsid w:val="004F00CC"/>
    <w:rsid w:val="00500EC8"/>
    <w:rsid w:val="0050521B"/>
    <w:rsid w:val="0050660A"/>
    <w:rsid w:val="00512E17"/>
    <w:rsid w:val="0051314B"/>
    <w:rsid w:val="0051731F"/>
    <w:rsid w:val="0052209E"/>
    <w:rsid w:val="00522F1C"/>
    <w:rsid w:val="0052343D"/>
    <w:rsid w:val="00523D38"/>
    <w:rsid w:val="005253C7"/>
    <w:rsid w:val="00532B3E"/>
    <w:rsid w:val="00543611"/>
    <w:rsid w:val="005438D2"/>
    <w:rsid w:val="00550405"/>
    <w:rsid w:val="00561044"/>
    <w:rsid w:val="00564005"/>
    <w:rsid w:val="00570B65"/>
    <w:rsid w:val="00573BD4"/>
    <w:rsid w:val="005740BE"/>
    <w:rsid w:val="00575006"/>
    <w:rsid w:val="00575374"/>
    <w:rsid w:val="00582B64"/>
    <w:rsid w:val="00586AC9"/>
    <w:rsid w:val="00590EE1"/>
    <w:rsid w:val="00596126"/>
    <w:rsid w:val="005A4B55"/>
    <w:rsid w:val="005A5867"/>
    <w:rsid w:val="005B1656"/>
    <w:rsid w:val="005B2A7D"/>
    <w:rsid w:val="005B4B5D"/>
    <w:rsid w:val="005B6009"/>
    <w:rsid w:val="005D03E8"/>
    <w:rsid w:val="005D0E46"/>
    <w:rsid w:val="005D4D3E"/>
    <w:rsid w:val="005D5975"/>
    <w:rsid w:val="005E1419"/>
    <w:rsid w:val="005E1981"/>
    <w:rsid w:val="005E262D"/>
    <w:rsid w:val="005E4430"/>
    <w:rsid w:val="005E59D8"/>
    <w:rsid w:val="005E5A07"/>
    <w:rsid w:val="005E5D71"/>
    <w:rsid w:val="005E6580"/>
    <w:rsid w:val="005F597D"/>
    <w:rsid w:val="005F6A21"/>
    <w:rsid w:val="005F7AD0"/>
    <w:rsid w:val="0060083C"/>
    <w:rsid w:val="00600B1D"/>
    <w:rsid w:val="0060350F"/>
    <w:rsid w:val="006042BD"/>
    <w:rsid w:val="00612998"/>
    <w:rsid w:val="0061367D"/>
    <w:rsid w:val="0061682D"/>
    <w:rsid w:val="006209DB"/>
    <w:rsid w:val="00623C3E"/>
    <w:rsid w:val="00624A1E"/>
    <w:rsid w:val="006321A0"/>
    <w:rsid w:val="0063653B"/>
    <w:rsid w:val="00640BB2"/>
    <w:rsid w:val="00643ECE"/>
    <w:rsid w:val="00644626"/>
    <w:rsid w:val="00647296"/>
    <w:rsid w:val="00655025"/>
    <w:rsid w:val="00656361"/>
    <w:rsid w:val="006659BD"/>
    <w:rsid w:val="0067254A"/>
    <w:rsid w:val="006748EC"/>
    <w:rsid w:val="00683EC7"/>
    <w:rsid w:val="00684260"/>
    <w:rsid w:val="006860A6"/>
    <w:rsid w:val="00686C3C"/>
    <w:rsid w:val="00692CF8"/>
    <w:rsid w:val="00693D6B"/>
    <w:rsid w:val="00694A9C"/>
    <w:rsid w:val="00695012"/>
    <w:rsid w:val="00695E26"/>
    <w:rsid w:val="00696FE9"/>
    <w:rsid w:val="00697170"/>
    <w:rsid w:val="006A0B0F"/>
    <w:rsid w:val="006B0FDC"/>
    <w:rsid w:val="006B18B6"/>
    <w:rsid w:val="006B328A"/>
    <w:rsid w:val="006B3328"/>
    <w:rsid w:val="006B3B27"/>
    <w:rsid w:val="006B50A5"/>
    <w:rsid w:val="006B69E2"/>
    <w:rsid w:val="006C04CA"/>
    <w:rsid w:val="006D1087"/>
    <w:rsid w:val="006D1289"/>
    <w:rsid w:val="006D3358"/>
    <w:rsid w:val="006D5069"/>
    <w:rsid w:val="006D5351"/>
    <w:rsid w:val="006D6A0D"/>
    <w:rsid w:val="006E0EAB"/>
    <w:rsid w:val="006E3C26"/>
    <w:rsid w:val="006E6A04"/>
    <w:rsid w:val="006E72EF"/>
    <w:rsid w:val="006E7DA7"/>
    <w:rsid w:val="006F0332"/>
    <w:rsid w:val="006F79F6"/>
    <w:rsid w:val="00704B02"/>
    <w:rsid w:val="00713C68"/>
    <w:rsid w:val="00720B67"/>
    <w:rsid w:val="00720D11"/>
    <w:rsid w:val="00721936"/>
    <w:rsid w:val="007270BC"/>
    <w:rsid w:val="00730147"/>
    <w:rsid w:val="00735A92"/>
    <w:rsid w:val="007379BE"/>
    <w:rsid w:val="007401CC"/>
    <w:rsid w:val="00741A7C"/>
    <w:rsid w:val="007426CA"/>
    <w:rsid w:val="0074413E"/>
    <w:rsid w:val="007448F4"/>
    <w:rsid w:val="0074528A"/>
    <w:rsid w:val="00746A92"/>
    <w:rsid w:val="00747B84"/>
    <w:rsid w:val="00752B35"/>
    <w:rsid w:val="00753FFD"/>
    <w:rsid w:val="00754C87"/>
    <w:rsid w:val="007550CE"/>
    <w:rsid w:val="00762CF5"/>
    <w:rsid w:val="00765603"/>
    <w:rsid w:val="00767C93"/>
    <w:rsid w:val="00773DE6"/>
    <w:rsid w:val="0077420B"/>
    <w:rsid w:val="00775CB8"/>
    <w:rsid w:val="00780CFB"/>
    <w:rsid w:val="007820DE"/>
    <w:rsid w:val="0078539C"/>
    <w:rsid w:val="00786C08"/>
    <w:rsid w:val="007923C5"/>
    <w:rsid w:val="007940DD"/>
    <w:rsid w:val="00795AAE"/>
    <w:rsid w:val="007972A6"/>
    <w:rsid w:val="007978AA"/>
    <w:rsid w:val="007A0C47"/>
    <w:rsid w:val="007A3347"/>
    <w:rsid w:val="007A5C67"/>
    <w:rsid w:val="007B160F"/>
    <w:rsid w:val="007B1972"/>
    <w:rsid w:val="007B3A36"/>
    <w:rsid w:val="007B6046"/>
    <w:rsid w:val="007C2396"/>
    <w:rsid w:val="007C2DB9"/>
    <w:rsid w:val="007D4C32"/>
    <w:rsid w:val="007D5813"/>
    <w:rsid w:val="007D6925"/>
    <w:rsid w:val="007E2B3A"/>
    <w:rsid w:val="007E724A"/>
    <w:rsid w:val="007E7938"/>
    <w:rsid w:val="007F0DEB"/>
    <w:rsid w:val="007F2165"/>
    <w:rsid w:val="007F6B6D"/>
    <w:rsid w:val="007F6E76"/>
    <w:rsid w:val="007F7686"/>
    <w:rsid w:val="00800244"/>
    <w:rsid w:val="00800D36"/>
    <w:rsid w:val="00805EC9"/>
    <w:rsid w:val="008065EB"/>
    <w:rsid w:val="0080666C"/>
    <w:rsid w:val="008123A1"/>
    <w:rsid w:val="00821AA0"/>
    <w:rsid w:val="00824A56"/>
    <w:rsid w:val="00825C87"/>
    <w:rsid w:val="008317E8"/>
    <w:rsid w:val="00833563"/>
    <w:rsid w:val="008353B6"/>
    <w:rsid w:val="00835913"/>
    <w:rsid w:val="008437F3"/>
    <w:rsid w:val="008461CC"/>
    <w:rsid w:val="00846249"/>
    <w:rsid w:val="00856A82"/>
    <w:rsid w:val="00856EDD"/>
    <w:rsid w:val="00861A05"/>
    <w:rsid w:val="008644C2"/>
    <w:rsid w:val="00866B74"/>
    <w:rsid w:val="0087008D"/>
    <w:rsid w:val="008733C3"/>
    <w:rsid w:val="008765F2"/>
    <w:rsid w:val="00876DAA"/>
    <w:rsid w:val="00880C60"/>
    <w:rsid w:val="008856C8"/>
    <w:rsid w:val="00890754"/>
    <w:rsid w:val="0089298B"/>
    <w:rsid w:val="00894E63"/>
    <w:rsid w:val="008953DE"/>
    <w:rsid w:val="008A5214"/>
    <w:rsid w:val="008A777B"/>
    <w:rsid w:val="008B384B"/>
    <w:rsid w:val="008B4C42"/>
    <w:rsid w:val="008B6F33"/>
    <w:rsid w:val="008B7DB4"/>
    <w:rsid w:val="008C519E"/>
    <w:rsid w:val="008C6618"/>
    <w:rsid w:val="008D121F"/>
    <w:rsid w:val="008D17B5"/>
    <w:rsid w:val="008D1802"/>
    <w:rsid w:val="008D2A8A"/>
    <w:rsid w:val="008D7DD8"/>
    <w:rsid w:val="008E2356"/>
    <w:rsid w:val="008E355B"/>
    <w:rsid w:val="008E5260"/>
    <w:rsid w:val="008E57F0"/>
    <w:rsid w:val="008F0FCE"/>
    <w:rsid w:val="008F334D"/>
    <w:rsid w:val="008F4A58"/>
    <w:rsid w:val="008F625D"/>
    <w:rsid w:val="008F698C"/>
    <w:rsid w:val="008F7CAB"/>
    <w:rsid w:val="0090094E"/>
    <w:rsid w:val="0090232A"/>
    <w:rsid w:val="00907BD8"/>
    <w:rsid w:val="009103F8"/>
    <w:rsid w:val="00910AA0"/>
    <w:rsid w:val="00913181"/>
    <w:rsid w:val="009240D1"/>
    <w:rsid w:val="009246CA"/>
    <w:rsid w:val="00925127"/>
    <w:rsid w:val="009254DE"/>
    <w:rsid w:val="00935C3A"/>
    <w:rsid w:val="00940953"/>
    <w:rsid w:val="009454B9"/>
    <w:rsid w:val="00946660"/>
    <w:rsid w:val="0094770A"/>
    <w:rsid w:val="00952AEC"/>
    <w:rsid w:val="00952F70"/>
    <w:rsid w:val="0095307C"/>
    <w:rsid w:val="00953557"/>
    <w:rsid w:val="00956F9D"/>
    <w:rsid w:val="00960667"/>
    <w:rsid w:val="00961BC1"/>
    <w:rsid w:val="009629B6"/>
    <w:rsid w:val="00963E58"/>
    <w:rsid w:val="00964B1D"/>
    <w:rsid w:val="00964B77"/>
    <w:rsid w:val="00965420"/>
    <w:rsid w:val="009668D0"/>
    <w:rsid w:val="009703F6"/>
    <w:rsid w:val="00972B39"/>
    <w:rsid w:val="009734B6"/>
    <w:rsid w:val="00976ECC"/>
    <w:rsid w:val="009770E4"/>
    <w:rsid w:val="0099206A"/>
    <w:rsid w:val="00992649"/>
    <w:rsid w:val="00993BA7"/>
    <w:rsid w:val="009950DE"/>
    <w:rsid w:val="0099553A"/>
    <w:rsid w:val="009A2464"/>
    <w:rsid w:val="009A6D49"/>
    <w:rsid w:val="009B5D82"/>
    <w:rsid w:val="009B6AF8"/>
    <w:rsid w:val="009C11CF"/>
    <w:rsid w:val="009C7933"/>
    <w:rsid w:val="009D6A40"/>
    <w:rsid w:val="009E3E7E"/>
    <w:rsid w:val="009E4703"/>
    <w:rsid w:val="009F09FF"/>
    <w:rsid w:val="009F17CC"/>
    <w:rsid w:val="009F2463"/>
    <w:rsid w:val="00A12A0F"/>
    <w:rsid w:val="00A12D1B"/>
    <w:rsid w:val="00A13764"/>
    <w:rsid w:val="00A15FB8"/>
    <w:rsid w:val="00A216C8"/>
    <w:rsid w:val="00A25A90"/>
    <w:rsid w:val="00A26D6F"/>
    <w:rsid w:val="00A30EA3"/>
    <w:rsid w:val="00A361FD"/>
    <w:rsid w:val="00A408D8"/>
    <w:rsid w:val="00A42856"/>
    <w:rsid w:val="00A4348D"/>
    <w:rsid w:val="00A4756F"/>
    <w:rsid w:val="00A47DCC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90B51"/>
    <w:rsid w:val="00A90DC9"/>
    <w:rsid w:val="00A9457D"/>
    <w:rsid w:val="00A95B0E"/>
    <w:rsid w:val="00A96A7F"/>
    <w:rsid w:val="00A97551"/>
    <w:rsid w:val="00AA3F39"/>
    <w:rsid w:val="00AA67DB"/>
    <w:rsid w:val="00AB2386"/>
    <w:rsid w:val="00AB2890"/>
    <w:rsid w:val="00AB32B0"/>
    <w:rsid w:val="00AB5B04"/>
    <w:rsid w:val="00AB671C"/>
    <w:rsid w:val="00AC1AC9"/>
    <w:rsid w:val="00AC527F"/>
    <w:rsid w:val="00AC7474"/>
    <w:rsid w:val="00AD00F4"/>
    <w:rsid w:val="00AD4667"/>
    <w:rsid w:val="00AD5803"/>
    <w:rsid w:val="00AE2980"/>
    <w:rsid w:val="00AE4BF2"/>
    <w:rsid w:val="00AE5218"/>
    <w:rsid w:val="00AE5A48"/>
    <w:rsid w:val="00AE7059"/>
    <w:rsid w:val="00AF028F"/>
    <w:rsid w:val="00AF04D6"/>
    <w:rsid w:val="00AF0FD1"/>
    <w:rsid w:val="00AF3410"/>
    <w:rsid w:val="00B030FA"/>
    <w:rsid w:val="00B04B83"/>
    <w:rsid w:val="00B05A84"/>
    <w:rsid w:val="00B06C6A"/>
    <w:rsid w:val="00B108A3"/>
    <w:rsid w:val="00B12703"/>
    <w:rsid w:val="00B12C22"/>
    <w:rsid w:val="00B16B89"/>
    <w:rsid w:val="00B176FF"/>
    <w:rsid w:val="00B2235F"/>
    <w:rsid w:val="00B3651E"/>
    <w:rsid w:val="00B40E76"/>
    <w:rsid w:val="00B431D5"/>
    <w:rsid w:val="00B439FF"/>
    <w:rsid w:val="00B50C1A"/>
    <w:rsid w:val="00B51405"/>
    <w:rsid w:val="00B52732"/>
    <w:rsid w:val="00B57FE7"/>
    <w:rsid w:val="00B6096B"/>
    <w:rsid w:val="00B6159A"/>
    <w:rsid w:val="00B619E9"/>
    <w:rsid w:val="00B6458B"/>
    <w:rsid w:val="00B649D8"/>
    <w:rsid w:val="00B654EF"/>
    <w:rsid w:val="00B679B0"/>
    <w:rsid w:val="00B701B1"/>
    <w:rsid w:val="00B70769"/>
    <w:rsid w:val="00B7486B"/>
    <w:rsid w:val="00B81020"/>
    <w:rsid w:val="00B81857"/>
    <w:rsid w:val="00B83C97"/>
    <w:rsid w:val="00B86021"/>
    <w:rsid w:val="00B905D4"/>
    <w:rsid w:val="00B90C94"/>
    <w:rsid w:val="00B910F9"/>
    <w:rsid w:val="00B92500"/>
    <w:rsid w:val="00B95BEF"/>
    <w:rsid w:val="00B96BED"/>
    <w:rsid w:val="00B97F03"/>
    <w:rsid w:val="00BA1CB9"/>
    <w:rsid w:val="00BA1CC6"/>
    <w:rsid w:val="00BA4D8F"/>
    <w:rsid w:val="00BB03F3"/>
    <w:rsid w:val="00BB7741"/>
    <w:rsid w:val="00BD0C9F"/>
    <w:rsid w:val="00BD6593"/>
    <w:rsid w:val="00BD70EE"/>
    <w:rsid w:val="00BE3B26"/>
    <w:rsid w:val="00BF26EC"/>
    <w:rsid w:val="00BF31BB"/>
    <w:rsid w:val="00BF413F"/>
    <w:rsid w:val="00BF5403"/>
    <w:rsid w:val="00C04305"/>
    <w:rsid w:val="00C07100"/>
    <w:rsid w:val="00C10F9D"/>
    <w:rsid w:val="00C13E09"/>
    <w:rsid w:val="00C14F46"/>
    <w:rsid w:val="00C16617"/>
    <w:rsid w:val="00C170F8"/>
    <w:rsid w:val="00C27D8A"/>
    <w:rsid w:val="00C40161"/>
    <w:rsid w:val="00C40ADD"/>
    <w:rsid w:val="00C41A3F"/>
    <w:rsid w:val="00C41FEB"/>
    <w:rsid w:val="00C4349D"/>
    <w:rsid w:val="00C46F82"/>
    <w:rsid w:val="00C470C8"/>
    <w:rsid w:val="00C501FA"/>
    <w:rsid w:val="00C514C3"/>
    <w:rsid w:val="00C549A9"/>
    <w:rsid w:val="00C56133"/>
    <w:rsid w:val="00C56A5E"/>
    <w:rsid w:val="00C60958"/>
    <w:rsid w:val="00C63F20"/>
    <w:rsid w:val="00C66039"/>
    <w:rsid w:val="00C67F2B"/>
    <w:rsid w:val="00C7743F"/>
    <w:rsid w:val="00C8192A"/>
    <w:rsid w:val="00C82EBE"/>
    <w:rsid w:val="00C84457"/>
    <w:rsid w:val="00C85BAB"/>
    <w:rsid w:val="00C90CC2"/>
    <w:rsid w:val="00C91628"/>
    <w:rsid w:val="00C91DED"/>
    <w:rsid w:val="00CA0CF8"/>
    <w:rsid w:val="00CA24AA"/>
    <w:rsid w:val="00CA292B"/>
    <w:rsid w:val="00CA6610"/>
    <w:rsid w:val="00CB087B"/>
    <w:rsid w:val="00CB7EC0"/>
    <w:rsid w:val="00CC2E86"/>
    <w:rsid w:val="00CC5115"/>
    <w:rsid w:val="00CC7AAA"/>
    <w:rsid w:val="00CD06EF"/>
    <w:rsid w:val="00CE483B"/>
    <w:rsid w:val="00CF2F12"/>
    <w:rsid w:val="00CF3340"/>
    <w:rsid w:val="00CF3F33"/>
    <w:rsid w:val="00CF5703"/>
    <w:rsid w:val="00CF59BE"/>
    <w:rsid w:val="00CF6701"/>
    <w:rsid w:val="00CF6AE2"/>
    <w:rsid w:val="00CF6B99"/>
    <w:rsid w:val="00CF7ADC"/>
    <w:rsid w:val="00D025C8"/>
    <w:rsid w:val="00D02ACF"/>
    <w:rsid w:val="00D06C42"/>
    <w:rsid w:val="00D126D5"/>
    <w:rsid w:val="00D14EB4"/>
    <w:rsid w:val="00D244A1"/>
    <w:rsid w:val="00D3183E"/>
    <w:rsid w:val="00D31FAF"/>
    <w:rsid w:val="00D375C0"/>
    <w:rsid w:val="00D42A0F"/>
    <w:rsid w:val="00D45929"/>
    <w:rsid w:val="00D5123A"/>
    <w:rsid w:val="00D517DA"/>
    <w:rsid w:val="00D522C5"/>
    <w:rsid w:val="00D55613"/>
    <w:rsid w:val="00D56007"/>
    <w:rsid w:val="00D5714F"/>
    <w:rsid w:val="00D642A9"/>
    <w:rsid w:val="00D70234"/>
    <w:rsid w:val="00D74AB3"/>
    <w:rsid w:val="00D74C59"/>
    <w:rsid w:val="00D77D05"/>
    <w:rsid w:val="00D81EAF"/>
    <w:rsid w:val="00D8388A"/>
    <w:rsid w:val="00D855E4"/>
    <w:rsid w:val="00D87D5E"/>
    <w:rsid w:val="00D907C0"/>
    <w:rsid w:val="00D910FF"/>
    <w:rsid w:val="00D93616"/>
    <w:rsid w:val="00D93C3A"/>
    <w:rsid w:val="00D973D0"/>
    <w:rsid w:val="00DA148B"/>
    <w:rsid w:val="00DA45C0"/>
    <w:rsid w:val="00DA729C"/>
    <w:rsid w:val="00DB0A08"/>
    <w:rsid w:val="00DB2D86"/>
    <w:rsid w:val="00DB3A6A"/>
    <w:rsid w:val="00DB50F2"/>
    <w:rsid w:val="00DB5A97"/>
    <w:rsid w:val="00DC3614"/>
    <w:rsid w:val="00DC4DF7"/>
    <w:rsid w:val="00DD0A4B"/>
    <w:rsid w:val="00DD0C2B"/>
    <w:rsid w:val="00DD2019"/>
    <w:rsid w:val="00DD28C8"/>
    <w:rsid w:val="00DD4F6E"/>
    <w:rsid w:val="00DD697C"/>
    <w:rsid w:val="00DD6E64"/>
    <w:rsid w:val="00DE4432"/>
    <w:rsid w:val="00DE5E83"/>
    <w:rsid w:val="00DE60CC"/>
    <w:rsid w:val="00DF1434"/>
    <w:rsid w:val="00DF26F8"/>
    <w:rsid w:val="00DF6B00"/>
    <w:rsid w:val="00DF6B7C"/>
    <w:rsid w:val="00DF6DDE"/>
    <w:rsid w:val="00E004CA"/>
    <w:rsid w:val="00E018F3"/>
    <w:rsid w:val="00E05566"/>
    <w:rsid w:val="00E10BEE"/>
    <w:rsid w:val="00E114D1"/>
    <w:rsid w:val="00E1316D"/>
    <w:rsid w:val="00E13403"/>
    <w:rsid w:val="00E14EBA"/>
    <w:rsid w:val="00E1697A"/>
    <w:rsid w:val="00E17647"/>
    <w:rsid w:val="00E21186"/>
    <w:rsid w:val="00E2443F"/>
    <w:rsid w:val="00E27E31"/>
    <w:rsid w:val="00E32E97"/>
    <w:rsid w:val="00E4143B"/>
    <w:rsid w:val="00E47549"/>
    <w:rsid w:val="00E6038C"/>
    <w:rsid w:val="00E6348B"/>
    <w:rsid w:val="00E665F5"/>
    <w:rsid w:val="00E7008E"/>
    <w:rsid w:val="00E73ED5"/>
    <w:rsid w:val="00E75BE0"/>
    <w:rsid w:val="00E8033C"/>
    <w:rsid w:val="00E83773"/>
    <w:rsid w:val="00E84478"/>
    <w:rsid w:val="00E879FA"/>
    <w:rsid w:val="00E90486"/>
    <w:rsid w:val="00E97E4F"/>
    <w:rsid w:val="00EA3088"/>
    <w:rsid w:val="00EA402D"/>
    <w:rsid w:val="00EB336C"/>
    <w:rsid w:val="00EB3B3A"/>
    <w:rsid w:val="00EB4050"/>
    <w:rsid w:val="00EB455E"/>
    <w:rsid w:val="00EB678B"/>
    <w:rsid w:val="00EB6BEB"/>
    <w:rsid w:val="00EC0234"/>
    <w:rsid w:val="00EC1612"/>
    <w:rsid w:val="00EC196F"/>
    <w:rsid w:val="00EC2A73"/>
    <w:rsid w:val="00EC2C49"/>
    <w:rsid w:val="00ED09D6"/>
    <w:rsid w:val="00ED2194"/>
    <w:rsid w:val="00ED3292"/>
    <w:rsid w:val="00ED38D5"/>
    <w:rsid w:val="00EE513A"/>
    <w:rsid w:val="00EF0CE7"/>
    <w:rsid w:val="00EF159F"/>
    <w:rsid w:val="00EF1B9D"/>
    <w:rsid w:val="00EF2204"/>
    <w:rsid w:val="00EF41B7"/>
    <w:rsid w:val="00EF5861"/>
    <w:rsid w:val="00F018E5"/>
    <w:rsid w:val="00F019F7"/>
    <w:rsid w:val="00F059D6"/>
    <w:rsid w:val="00F06075"/>
    <w:rsid w:val="00F06686"/>
    <w:rsid w:val="00F104D1"/>
    <w:rsid w:val="00F10979"/>
    <w:rsid w:val="00F228E2"/>
    <w:rsid w:val="00F24BDD"/>
    <w:rsid w:val="00F2767C"/>
    <w:rsid w:val="00F30148"/>
    <w:rsid w:val="00F377A5"/>
    <w:rsid w:val="00F37AB0"/>
    <w:rsid w:val="00F403B6"/>
    <w:rsid w:val="00F44F20"/>
    <w:rsid w:val="00F55B44"/>
    <w:rsid w:val="00F65DA0"/>
    <w:rsid w:val="00F66B9C"/>
    <w:rsid w:val="00F70A37"/>
    <w:rsid w:val="00F71A54"/>
    <w:rsid w:val="00F72728"/>
    <w:rsid w:val="00F74DC7"/>
    <w:rsid w:val="00F85010"/>
    <w:rsid w:val="00F92418"/>
    <w:rsid w:val="00F94E85"/>
    <w:rsid w:val="00F953D5"/>
    <w:rsid w:val="00F959C9"/>
    <w:rsid w:val="00F97EBF"/>
    <w:rsid w:val="00FA050D"/>
    <w:rsid w:val="00FA7C83"/>
    <w:rsid w:val="00FA7E27"/>
    <w:rsid w:val="00FB28F6"/>
    <w:rsid w:val="00FB4B5F"/>
    <w:rsid w:val="00FB4E8F"/>
    <w:rsid w:val="00FB5D0A"/>
    <w:rsid w:val="00FB7028"/>
    <w:rsid w:val="00FB7447"/>
    <w:rsid w:val="00FC69DC"/>
    <w:rsid w:val="00FD0FA6"/>
    <w:rsid w:val="00FD34E3"/>
    <w:rsid w:val="00FD4C4A"/>
    <w:rsid w:val="00FD7ED3"/>
    <w:rsid w:val="00FE6D32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  <w:lang w:val="uk-UA" w:eastAsia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80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3467</TotalTime>
  <Pages>3</Pages>
  <Words>3447</Words>
  <Characters>1965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284</cp:revision>
  <cp:lastPrinted>2019-08-29T12:21:00Z</cp:lastPrinted>
  <dcterms:created xsi:type="dcterms:W3CDTF">2018-06-26T11:34:00Z</dcterms:created>
  <dcterms:modified xsi:type="dcterms:W3CDTF">2019-08-30T05:38:00Z</dcterms:modified>
</cp:coreProperties>
</file>