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5E54D2" w:rsidRPr="00DD0A4B" w:rsidTr="000A02A9">
        <w:trPr>
          <w:trHeight w:val="1135"/>
        </w:trPr>
        <w:tc>
          <w:tcPr>
            <w:tcW w:w="3410" w:type="dxa"/>
          </w:tcPr>
          <w:p w:rsidR="005E54D2" w:rsidRPr="00B439FF" w:rsidRDefault="005E54D2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5E54D2" w:rsidRPr="00DD0A4B" w:rsidRDefault="005E54D2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5E54D2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5E54D2" w:rsidRPr="00DD0A4B" w:rsidRDefault="005E54D2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5E54D2" w:rsidRPr="00DD0A4B" w:rsidRDefault="005E54D2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5E54D2" w:rsidRPr="00DD0A4B" w:rsidRDefault="005E54D2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5E54D2" w:rsidRPr="00DD0A4B" w:rsidRDefault="005E54D2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5E54D2" w:rsidRPr="00DD0A4B" w:rsidTr="000A02A9">
        <w:trPr>
          <w:trHeight w:val="397"/>
        </w:trPr>
        <w:tc>
          <w:tcPr>
            <w:tcW w:w="3410" w:type="dxa"/>
            <w:vAlign w:val="center"/>
          </w:tcPr>
          <w:p w:rsidR="005E54D2" w:rsidRPr="00DD0A4B" w:rsidRDefault="005E54D2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5E54D2" w:rsidRPr="00DD0A4B" w:rsidRDefault="005E54D2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5E54D2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5E54D2" w:rsidRPr="00DD0A4B" w:rsidRDefault="005E54D2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5E54D2" w:rsidRPr="00DD0A4B" w:rsidRDefault="005E54D2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5E54D2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5E54D2" w:rsidRPr="00DD0A4B" w:rsidRDefault="005E54D2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5E54D2" w:rsidRPr="00DD0A4B" w:rsidRDefault="005E54D2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5E54D2" w:rsidRPr="00116995" w:rsidRDefault="005E54D2" w:rsidP="00116995">
      <w:pPr>
        <w:spacing w:before="120"/>
        <w:rPr>
          <w:rFonts w:ascii="Calibri" w:hAnsi="Calibri"/>
          <w:sz w:val="26"/>
          <w:szCs w:val="26"/>
        </w:rPr>
      </w:pPr>
      <w:r w:rsidRPr="008B7EFE">
        <w:rPr>
          <w:rFonts w:ascii="Calibri" w:hAnsi="Calibri"/>
          <w:sz w:val="26"/>
          <w:szCs w:val="26"/>
        </w:rPr>
        <w:t>01</w:t>
      </w:r>
      <w:r w:rsidRPr="00116995">
        <w:rPr>
          <w:rFonts w:ascii="Calibri" w:hAnsi="Calibri"/>
          <w:sz w:val="26"/>
          <w:szCs w:val="26"/>
        </w:rPr>
        <w:t>.</w:t>
      </w:r>
      <w:r w:rsidRPr="008B7EFE">
        <w:rPr>
          <w:rFonts w:ascii="Calibri" w:hAnsi="Calibri"/>
          <w:sz w:val="26"/>
          <w:szCs w:val="26"/>
        </w:rPr>
        <w:t>10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5E54D2" w:rsidRDefault="005E54D2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5E54D2" w:rsidRDefault="005E54D2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5E54D2" w:rsidRPr="00BE45CF" w:rsidRDefault="005E54D2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5E54D2" w:rsidRPr="00116995" w:rsidRDefault="005E54D2" w:rsidP="00116995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5E54D2" w:rsidRPr="00116995" w:rsidRDefault="005E54D2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 w:rsidRPr="008B7EFE">
        <w:rPr>
          <w:rFonts w:ascii="Calibri" w:hAnsi="Calibri"/>
          <w:b/>
          <w:sz w:val="26"/>
          <w:szCs w:val="26"/>
        </w:rPr>
        <w:t>сер</w:t>
      </w:r>
      <w:r w:rsidRPr="00747B84">
        <w:rPr>
          <w:rFonts w:ascii="Calibri" w:hAnsi="Calibri"/>
          <w:b/>
          <w:sz w:val="26"/>
          <w:szCs w:val="26"/>
        </w:rPr>
        <w:t>п</w:t>
      </w:r>
      <w:r>
        <w:rPr>
          <w:rFonts w:ascii="Calibri" w:hAnsi="Calibri"/>
          <w:b/>
          <w:sz w:val="26"/>
          <w:szCs w:val="26"/>
          <w:lang w:val="uk-UA"/>
        </w:rPr>
        <w:t>ні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5E54D2" w:rsidRPr="00116995" w:rsidRDefault="005E54D2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5E54D2" w:rsidRPr="008B7EFE" w:rsidRDefault="005E54D2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8B7EFE">
        <w:rPr>
          <w:rFonts w:ascii="Calibri" w:hAnsi="Calibri"/>
          <w:sz w:val="26"/>
          <w:szCs w:val="26"/>
          <w:lang w:val="uk-UA"/>
        </w:rPr>
        <w:t xml:space="preserve">Середня номінальна заробітна плата штатного працівника підприємств, установ та організацій </w:t>
      </w:r>
      <w:r>
        <w:rPr>
          <w:rFonts w:ascii="Calibri" w:hAnsi="Calibri"/>
          <w:sz w:val="26"/>
          <w:szCs w:val="26"/>
          <w:lang w:val="uk-UA"/>
        </w:rPr>
        <w:t>у</w:t>
      </w:r>
      <w:r w:rsidRPr="008B7EFE">
        <w:rPr>
          <w:rFonts w:ascii="Calibri" w:hAnsi="Calibri"/>
          <w:sz w:val="26"/>
          <w:szCs w:val="26"/>
          <w:lang w:val="uk-UA"/>
        </w:rPr>
        <w:t xml:space="preserve"> серп</w:t>
      </w:r>
      <w:r w:rsidRPr="008B7EFE">
        <w:rPr>
          <w:rFonts w:ascii="Calibri" w:hAnsi="Calibri"/>
          <w:sz w:val="26"/>
          <w:szCs w:val="26"/>
        </w:rPr>
        <w:t>ні</w:t>
      </w:r>
      <w:r w:rsidRPr="008B7EFE">
        <w:rPr>
          <w:rFonts w:ascii="Calibri" w:hAnsi="Calibri"/>
          <w:sz w:val="26"/>
          <w:szCs w:val="26"/>
          <w:lang w:val="uk-UA"/>
        </w:rPr>
        <w:t xml:space="preserve"> 2019р. становила 8617грн, що</w:t>
      </w:r>
      <w:r w:rsidRPr="008B7EF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в</w:t>
      </w:r>
      <w:r w:rsidRPr="008B7EFE">
        <w:rPr>
          <w:rFonts w:ascii="Calibri" w:hAnsi="Calibri"/>
          <w:sz w:val="26"/>
          <w:szCs w:val="26"/>
          <w:lang w:val="uk-UA"/>
        </w:rPr>
        <w:t xml:space="preserve"> 2,1 раза вище рівня мінімальної заробітної плати (4173 грн).</w:t>
      </w:r>
    </w:p>
    <w:p w:rsidR="005E54D2" w:rsidRPr="008B7EFE" w:rsidRDefault="005E54D2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8B7EFE">
        <w:rPr>
          <w:rFonts w:ascii="Calibri" w:hAnsi="Calibri"/>
          <w:sz w:val="26"/>
          <w:szCs w:val="26"/>
          <w:lang w:val="uk-UA"/>
        </w:rPr>
        <w:t>Порівняно з липнем 2019р. розмір середньої номінальної заробітної плати зменшився на 5,0%, а за останні 12 місяців (відносно серпня 2018 р.) збільшився  на 17,2%.</w:t>
      </w:r>
    </w:p>
    <w:p w:rsidR="005E54D2" w:rsidRPr="00ED2194" w:rsidRDefault="005E54D2" w:rsidP="00C16617">
      <w:pPr>
        <w:pStyle w:val="BodyTextIndent"/>
        <w:ind w:firstLine="0"/>
        <w:jc w:val="center"/>
        <w:rPr>
          <w:rFonts w:ascii="Calibri" w:hAnsi="Calibri" w:cs="Arial"/>
          <w:b/>
          <w:lang w:val="uk-UA"/>
        </w:rPr>
      </w:pPr>
    </w:p>
    <w:p w:rsidR="005E54D2" w:rsidRPr="007C2396" w:rsidRDefault="005E54D2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</w:p>
    <w:p w:rsidR="005E54D2" w:rsidRPr="00D855E4" w:rsidRDefault="005E54D2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  <w:lang w:val="uk-UA" w:eastAsia="uk-UA"/>
        </w:rPr>
        <w:pict>
          <v:shape id="_x0000_s1027" type="#_x0000_t75" style="position:absolute;left:0;text-align:left;margin-left:3.8pt;margin-top:12.55pt;width:495.75pt;height:254.9pt;z-index:251659264">
            <v:imagedata r:id="rId8" o:title=""/>
            <w10:wrap type="topAndBottom"/>
          </v:shape>
          <o:OLEObject Type="Embed" ProgID="Excel.Sheet.12" ShapeID="_x0000_s1027" DrawAspect="Content" ObjectID="_1631449259" r:id="rId9"/>
        </w:pict>
      </w:r>
    </w:p>
    <w:p w:rsidR="005E54D2" w:rsidRPr="00E077F4" w:rsidRDefault="005E54D2" w:rsidP="00116995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E077F4">
        <w:rPr>
          <w:rFonts w:ascii="Calibri" w:hAnsi="Calibri"/>
          <w:sz w:val="26"/>
          <w:szCs w:val="26"/>
        </w:rPr>
        <w:t xml:space="preserve">Індекс реальної заробітної плати </w:t>
      </w:r>
      <w:r>
        <w:rPr>
          <w:rFonts w:ascii="Calibri" w:hAnsi="Calibri"/>
          <w:sz w:val="26"/>
          <w:szCs w:val="26"/>
        </w:rPr>
        <w:t>в</w:t>
      </w:r>
      <w:r w:rsidRPr="00E077F4">
        <w:rPr>
          <w:rFonts w:ascii="Calibri" w:hAnsi="Calibri"/>
          <w:sz w:val="26"/>
          <w:szCs w:val="26"/>
          <w:lang w:val="ru-RU"/>
        </w:rPr>
        <w:t xml:space="preserve"> серпні</w:t>
      </w:r>
      <w:r w:rsidRPr="00E077F4">
        <w:rPr>
          <w:rFonts w:ascii="Calibri" w:hAnsi="Calibri"/>
          <w:sz w:val="26"/>
          <w:szCs w:val="26"/>
        </w:rPr>
        <w:t xml:space="preserve"> 201</w:t>
      </w:r>
      <w:r w:rsidRPr="00E077F4">
        <w:rPr>
          <w:rFonts w:ascii="Calibri" w:hAnsi="Calibri"/>
          <w:sz w:val="26"/>
          <w:szCs w:val="26"/>
          <w:lang w:val="ru-RU"/>
        </w:rPr>
        <w:t>9</w:t>
      </w:r>
      <w:r w:rsidRPr="00E077F4">
        <w:rPr>
          <w:rFonts w:ascii="Calibri" w:hAnsi="Calibri"/>
          <w:sz w:val="26"/>
          <w:szCs w:val="26"/>
        </w:rPr>
        <w:t xml:space="preserve">р. порівняно з липнем 2019р. </w:t>
      </w:r>
      <w:r w:rsidRPr="009944B7">
        <w:rPr>
          <w:rFonts w:ascii="Calibri" w:hAnsi="Calibri"/>
          <w:sz w:val="26"/>
          <w:szCs w:val="26"/>
        </w:rPr>
        <w:t>становив</w:t>
      </w:r>
      <w:r w:rsidRPr="009944B7">
        <w:rPr>
          <w:rFonts w:ascii="Calibri" w:hAnsi="Calibri"/>
          <w:sz w:val="26"/>
          <w:szCs w:val="26"/>
          <w:lang w:val="ru-RU"/>
        </w:rPr>
        <w:t xml:space="preserve"> 95,0</w:t>
      </w:r>
      <w:r w:rsidRPr="00E077F4">
        <w:rPr>
          <w:rFonts w:ascii="Calibri" w:hAnsi="Calibri"/>
          <w:sz w:val="26"/>
          <w:szCs w:val="26"/>
          <w:lang w:val="ru-RU"/>
        </w:rPr>
        <w:t>%,</w:t>
      </w:r>
      <w:r w:rsidRPr="00E077F4">
        <w:rPr>
          <w:rFonts w:ascii="Calibri" w:hAnsi="Calibri"/>
          <w:sz w:val="26"/>
          <w:szCs w:val="26"/>
        </w:rPr>
        <w:t xml:space="preserve"> а відносно </w:t>
      </w:r>
      <w:r>
        <w:rPr>
          <w:rFonts w:ascii="Calibri" w:hAnsi="Calibri"/>
          <w:sz w:val="26"/>
          <w:szCs w:val="26"/>
        </w:rPr>
        <w:t>серп</w:t>
      </w:r>
      <w:r w:rsidRPr="00E077F4">
        <w:rPr>
          <w:rFonts w:ascii="Calibri" w:hAnsi="Calibri"/>
          <w:sz w:val="26"/>
          <w:szCs w:val="26"/>
        </w:rPr>
        <w:t xml:space="preserve">ня 2018р. – </w:t>
      </w:r>
      <w:r w:rsidRPr="009944B7">
        <w:rPr>
          <w:rFonts w:ascii="Calibri" w:hAnsi="Calibri"/>
          <w:sz w:val="26"/>
          <w:szCs w:val="26"/>
        </w:rPr>
        <w:t>1</w:t>
      </w:r>
      <w:r w:rsidRPr="009944B7">
        <w:rPr>
          <w:rFonts w:ascii="Calibri" w:hAnsi="Calibri"/>
          <w:sz w:val="26"/>
          <w:szCs w:val="26"/>
          <w:lang w:val="ru-RU"/>
        </w:rPr>
        <w:t>08</w:t>
      </w:r>
      <w:r w:rsidRPr="009944B7">
        <w:rPr>
          <w:rFonts w:ascii="Calibri" w:hAnsi="Calibri"/>
          <w:sz w:val="26"/>
          <w:szCs w:val="26"/>
        </w:rPr>
        <w:t>,</w:t>
      </w:r>
      <w:r w:rsidRPr="009944B7">
        <w:rPr>
          <w:rFonts w:ascii="Calibri" w:hAnsi="Calibri"/>
          <w:sz w:val="26"/>
          <w:szCs w:val="26"/>
          <w:lang w:val="ru-RU"/>
        </w:rPr>
        <w:t>4</w:t>
      </w:r>
      <w:r w:rsidRPr="00E077F4">
        <w:rPr>
          <w:rFonts w:ascii="Calibri" w:hAnsi="Calibri"/>
          <w:sz w:val="26"/>
          <w:szCs w:val="26"/>
        </w:rPr>
        <w:t>%.</w:t>
      </w:r>
    </w:p>
    <w:p w:rsidR="005E54D2" w:rsidRPr="00861A05" w:rsidRDefault="005E54D2" w:rsidP="00116995">
      <w:pPr>
        <w:pStyle w:val="BodyTextIndent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</w:t>
      </w:r>
      <w:bookmarkStart w:id="0" w:name="_GoBack"/>
      <w:bookmarkEnd w:id="0"/>
      <w:r>
        <w:rPr>
          <w:rFonts w:ascii="Calibri" w:hAnsi="Calibri"/>
          <w:sz w:val="26"/>
          <w:szCs w:val="26"/>
        </w:rPr>
        <w:t>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5E54D2" w:rsidRPr="0063653B" w:rsidRDefault="005E54D2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5E54D2" w:rsidRPr="009B5D82" w:rsidRDefault="005E54D2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5E54D2" w:rsidRPr="00223477" w:rsidRDefault="005E54D2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5E54D2" w:rsidRPr="00C16617" w:rsidRDefault="005E54D2" w:rsidP="00C16617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5E54D2" w:rsidRPr="00647296" w:rsidRDefault="005E54D2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5E54D2" w:rsidRPr="00647296" w:rsidRDefault="005E54D2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5E54D2" w:rsidRPr="00647296" w:rsidRDefault="005E54D2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5E54D2" w:rsidRPr="00647296" w:rsidRDefault="005E54D2" w:rsidP="00C16617">
      <w:pPr>
        <w:jc w:val="both"/>
        <w:rPr>
          <w:rFonts w:ascii="Calibri" w:hAnsi="Calibri"/>
          <w:sz w:val="10"/>
          <w:szCs w:val="10"/>
        </w:rPr>
      </w:pPr>
    </w:p>
    <w:p w:rsidR="005E54D2" w:rsidRPr="00647296" w:rsidRDefault="005E54D2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5E54D2" w:rsidRPr="00647296" w:rsidRDefault="005E54D2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5E54D2" w:rsidRPr="00647296" w:rsidRDefault="005E54D2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5E54D2" w:rsidRPr="00647296" w:rsidRDefault="005E54D2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5E54D2" w:rsidRPr="00647296" w:rsidRDefault="005E54D2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5E54D2" w:rsidRPr="00647296" w:rsidRDefault="005E54D2" w:rsidP="00C16617">
      <w:pPr>
        <w:jc w:val="both"/>
        <w:rPr>
          <w:rFonts w:ascii="Calibri" w:hAnsi="Calibri"/>
          <w:sz w:val="16"/>
          <w:szCs w:val="16"/>
        </w:rPr>
      </w:pPr>
    </w:p>
    <w:p w:rsidR="005E54D2" w:rsidRPr="00C16617" w:rsidRDefault="005E54D2" w:rsidP="00AA3F39">
      <w:pPr>
        <w:jc w:val="both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5E54D2" w:rsidRPr="009240D1" w:rsidRDefault="005E54D2" w:rsidP="00AA3F39">
      <w:pPr>
        <w:jc w:val="both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5E54D2" w:rsidRPr="007D5813" w:rsidRDefault="005E54D2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5E54D2" w:rsidRPr="00DC3614" w:rsidRDefault="005E54D2" w:rsidP="00223477">
      <w:pPr>
        <w:jc w:val="both"/>
        <w:rPr>
          <w:rFonts w:ascii="Calibri" w:hAnsi="Calibri"/>
          <w:sz w:val="22"/>
          <w:szCs w:val="22"/>
        </w:rPr>
      </w:pPr>
    </w:p>
    <w:p w:rsidR="005E54D2" w:rsidRPr="00DC3614" w:rsidRDefault="005E54D2" w:rsidP="00C16617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5E54D2" w:rsidRPr="00DC3614" w:rsidRDefault="005E54D2" w:rsidP="00C16617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5E54D2" w:rsidRPr="00223477" w:rsidRDefault="005E54D2" w:rsidP="00223477">
      <w:pPr>
        <w:rPr>
          <w:rFonts w:ascii="Calibri" w:hAnsi="Calibri"/>
          <w:sz w:val="26"/>
          <w:szCs w:val="26"/>
        </w:rPr>
      </w:pPr>
    </w:p>
    <w:p w:rsidR="005E54D2" w:rsidRPr="00223477" w:rsidRDefault="005E54D2" w:rsidP="00223477">
      <w:pPr>
        <w:rPr>
          <w:rFonts w:ascii="Calibri" w:hAnsi="Calibri"/>
          <w:sz w:val="26"/>
          <w:szCs w:val="26"/>
        </w:rPr>
      </w:pPr>
    </w:p>
    <w:p w:rsidR="005E54D2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Pr="00BE45CF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F10979" w:rsidRDefault="005E54D2" w:rsidP="00223477">
      <w:pPr>
        <w:rPr>
          <w:rFonts w:ascii="Calibri" w:hAnsi="Calibri"/>
          <w:sz w:val="19"/>
          <w:szCs w:val="19"/>
        </w:rPr>
      </w:pPr>
    </w:p>
    <w:p w:rsidR="005E54D2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Pr="00647296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7C2396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7C2396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647296" w:rsidRDefault="005E54D2" w:rsidP="00223477">
      <w:pPr>
        <w:rPr>
          <w:rFonts w:ascii="Calibri" w:hAnsi="Calibri"/>
          <w:sz w:val="19"/>
          <w:szCs w:val="19"/>
        </w:rPr>
      </w:pPr>
    </w:p>
    <w:p w:rsidR="005E54D2" w:rsidRPr="00647296" w:rsidRDefault="005E54D2" w:rsidP="00223477">
      <w:pPr>
        <w:rPr>
          <w:rFonts w:ascii="Calibri" w:hAnsi="Calibri"/>
          <w:sz w:val="19"/>
          <w:szCs w:val="19"/>
        </w:rPr>
      </w:pPr>
    </w:p>
    <w:p w:rsidR="005E54D2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Pr="00E2420F" w:rsidRDefault="005E54D2" w:rsidP="00223477">
      <w:pPr>
        <w:rPr>
          <w:rFonts w:ascii="Calibri" w:hAnsi="Calibri"/>
          <w:sz w:val="19"/>
          <w:szCs w:val="19"/>
          <w:lang w:val="uk-UA"/>
        </w:rPr>
      </w:pPr>
    </w:p>
    <w:p w:rsidR="005E54D2" w:rsidRPr="00C72763" w:rsidRDefault="005E54D2" w:rsidP="007D5813">
      <w:pPr>
        <w:rPr>
          <w:rFonts w:ascii="Calibri" w:hAnsi="Calibri"/>
          <w:sz w:val="20"/>
          <w:szCs w:val="20"/>
          <w:lang w:val="en-GB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C72763">
        <w:rPr>
          <w:rFonts w:ascii="Calibri" w:hAnsi="Calibri"/>
          <w:sz w:val="20"/>
          <w:szCs w:val="20"/>
          <w:lang w:val="en-GB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C72763">
        <w:rPr>
          <w:rFonts w:ascii="Calibri" w:hAnsi="Calibri"/>
          <w:sz w:val="20"/>
          <w:szCs w:val="20"/>
          <w:lang w:val="en-GB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C72763">
        <w:rPr>
          <w:rFonts w:ascii="Calibri" w:hAnsi="Calibri"/>
          <w:sz w:val="20"/>
          <w:szCs w:val="20"/>
          <w:lang w:val="en-GB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C72763">
        <w:rPr>
          <w:rFonts w:ascii="Calibri" w:hAnsi="Calibri"/>
          <w:sz w:val="20"/>
          <w:szCs w:val="20"/>
          <w:lang w:val="en-GB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C72763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C72763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C72763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5E54D2" w:rsidRPr="008F625D" w:rsidRDefault="005E54D2" w:rsidP="00DF6B00">
      <w:pPr>
        <w:rPr>
          <w:rFonts w:ascii="Calibri" w:hAnsi="Calibri"/>
          <w:sz w:val="20"/>
        </w:rPr>
      </w:pPr>
      <w:r w:rsidRPr="008F625D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8F625D">
          <w:rPr>
            <w:rStyle w:val="Hyperlink"/>
            <w:rFonts w:ascii="Calibri" w:hAnsi="Calibri"/>
            <w:sz w:val="20"/>
          </w:rPr>
          <w:t>http://www.km.ukrstat.gov.ua/ukr/statinf/menu_u/dn.htm</w:t>
        </w:r>
      </w:hyperlink>
    </w:p>
    <w:p w:rsidR="005E54D2" w:rsidRPr="00E73ED5" w:rsidRDefault="005E54D2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E73ED5">
        <w:rPr>
          <w:rFonts w:ascii="Calibri" w:hAnsi="Calibri"/>
          <w:sz w:val="20"/>
          <w:szCs w:val="20"/>
        </w:rPr>
        <w:t>9</w:t>
      </w:r>
    </w:p>
    <w:p w:rsidR="005E54D2" w:rsidRPr="00B06C6A" w:rsidRDefault="005E54D2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5E54D2" w:rsidRPr="00116995" w:rsidRDefault="005E54D2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5E54D2" w:rsidRPr="00116995" w:rsidRDefault="005E54D2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5E54D2" w:rsidRPr="00116995" w:rsidRDefault="005E54D2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серпні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5E54D2" w:rsidRPr="00116995" w:rsidRDefault="005E54D2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972"/>
        <w:gridCol w:w="894"/>
        <w:gridCol w:w="726"/>
        <w:gridCol w:w="720"/>
        <w:gridCol w:w="948"/>
        <w:gridCol w:w="1032"/>
        <w:gridCol w:w="849"/>
        <w:gridCol w:w="741"/>
      </w:tblGrid>
      <w:tr w:rsidR="005E54D2" w:rsidRPr="00116995" w:rsidTr="00B50C1A">
        <w:tc>
          <w:tcPr>
            <w:tcW w:w="2808" w:type="dxa"/>
            <w:vMerge w:val="restart"/>
            <w:vAlign w:val="bottom"/>
          </w:tcPr>
          <w:p w:rsidR="005E54D2" w:rsidRPr="00116995" w:rsidRDefault="005E54D2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5E54D2" w:rsidRPr="00116995" w:rsidRDefault="005E54D2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5910" w:type="dxa"/>
            <w:gridSpan w:val="7"/>
          </w:tcPr>
          <w:p w:rsidR="005E54D2" w:rsidRPr="00116995" w:rsidRDefault="005E54D2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5E54D2" w:rsidRPr="00116995" w:rsidTr="00B50C1A">
        <w:trPr>
          <w:trHeight w:val="556"/>
        </w:trPr>
        <w:tc>
          <w:tcPr>
            <w:tcW w:w="2808" w:type="dxa"/>
            <w:vMerge/>
            <w:vAlign w:val="bottom"/>
          </w:tcPr>
          <w:p w:rsidR="005E54D2" w:rsidRPr="00116995" w:rsidRDefault="005E54D2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5E54D2" w:rsidRPr="00116995" w:rsidRDefault="005E54D2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5E54D2" w:rsidRPr="00116995" w:rsidRDefault="005E54D2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серпні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0" w:type="dxa"/>
            <w:gridSpan w:val="2"/>
            <w:vAlign w:val="center"/>
          </w:tcPr>
          <w:p w:rsidR="005E54D2" w:rsidRPr="00116995" w:rsidRDefault="005E54D2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 годину</w:t>
            </w:r>
          </w:p>
        </w:tc>
      </w:tr>
      <w:tr w:rsidR="005E54D2" w:rsidRPr="00116995" w:rsidTr="00D907C0">
        <w:tc>
          <w:tcPr>
            <w:tcW w:w="2808" w:type="dxa"/>
            <w:vMerge/>
            <w:vAlign w:val="bottom"/>
          </w:tcPr>
          <w:p w:rsidR="005E54D2" w:rsidRPr="00116995" w:rsidRDefault="005E54D2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5E54D2" w:rsidRPr="00116995" w:rsidRDefault="005E54D2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94" w:type="dxa"/>
            <w:vMerge w:val="restart"/>
            <w:vAlign w:val="center"/>
          </w:tcPr>
          <w:p w:rsidR="005E54D2" w:rsidRPr="0004107A" w:rsidRDefault="005E54D2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426" w:type="dxa"/>
            <w:gridSpan w:val="4"/>
            <w:vAlign w:val="center"/>
          </w:tcPr>
          <w:p w:rsidR="005E54D2" w:rsidRPr="0004107A" w:rsidRDefault="005E54D2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849" w:type="dxa"/>
            <w:vMerge w:val="restart"/>
            <w:vAlign w:val="center"/>
          </w:tcPr>
          <w:p w:rsidR="005E54D2" w:rsidRPr="00116995" w:rsidRDefault="005E54D2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741" w:type="dxa"/>
            <w:vMerge w:val="restart"/>
            <w:vAlign w:val="center"/>
          </w:tcPr>
          <w:p w:rsidR="005E54D2" w:rsidRPr="00116995" w:rsidRDefault="005E54D2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липня</w:t>
            </w:r>
          </w:p>
          <w:p w:rsidR="005E54D2" w:rsidRPr="00116995" w:rsidRDefault="005E54D2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5E54D2" w:rsidRPr="00116995" w:rsidTr="00D907C0">
        <w:trPr>
          <w:trHeight w:val="836"/>
        </w:trPr>
        <w:tc>
          <w:tcPr>
            <w:tcW w:w="2808" w:type="dxa"/>
            <w:vMerge/>
            <w:vAlign w:val="bottom"/>
          </w:tcPr>
          <w:p w:rsidR="005E54D2" w:rsidRPr="00116995" w:rsidRDefault="005E54D2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5E54D2" w:rsidRPr="00116995" w:rsidRDefault="005E54D2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94" w:type="dxa"/>
            <w:vMerge/>
            <w:vAlign w:val="center"/>
          </w:tcPr>
          <w:p w:rsidR="005E54D2" w:rsidRPr="0004107A" w:rsidRDefault="005E54D2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26" w:type="dxa"/>
            <w:vAlign w:val="center"/>
          </w:tcPr>
          <w:p w:rsidR="005E54D2" w:rsidRPr="00405779" w:rsidRDefault="005E54D2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лип</w:t>
            </w:r>
            <w:r w:rsidRPr="00405779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ня</w:t>
            </w:r>
          </w:p>
          <w:p w:rsidR="005E54D2" w:rsidRPr="00A12A0F" w:rsidRDefault="005E54D2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2019</w:t>
            </w:r>
          </w:p>
        </w:tc>
        <w:tc>
          <w:tcPr>
            <w:tcW w:w="720" w:type="dxa"/>
            <w:vAlign w:val="center"/>
          </w:tcPr>
          <w:p w:rsidR="005E54D2" w:rsidRPr="00A12A0F" w:rsidRDefault="005E54D2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серп</w:t>
            </w: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ня</w:t>
            </w:r>
          </w:p>
          <w:p w:rsidR="005E54D2" w:rsidRPr="00A12A0F" w:rsidRDefault="005E54D2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48" w:type="dxa"/>
            <w:vAlign w:val="center"/>
          </w:tcPr>
          <w:p w:rsidR="005E54D2" w:rsidRPr="00A12A0F" w:rsidRDefault="005E54D2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5E54D2" w:rsidRPr="00A12A0F" w:rsidRDefault="005E54D2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5E54D2" w:rsidRPr="00A12A0F" w:rsidRDefault="005E54D2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5E54D2" w:rsidRPr="00116995" w:rsidRDefault="005E54D2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5E54D2" w:rsidRPr="00116995" w:rsidRDefault="005E54D2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849" w:type="dxa"/>
            <w:vMerge/>
            <w:vAlign w:val="center"/>
          </w:tcPr>
          <w:p w:rsidR="005E54D2" w:rsidRPr="00116995" w:rsidRDefault="005E54D2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741" w:type="dxa"/>
            <w:vMerge/>
            <w:vAlign w:val="center"/>
          </w:tcPr>
          <w:p w:rsidR="005E54D2" w:rsidRPr="00116995" w:rsidRDefault="005E54D2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5E54D2" w:rsidRPr="00116995" w:rsidTr="00D907C0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89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E1EE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1E1EE2">
              <w:rPr>
                <w:rFonts w:ascii="Calibri" w:hAnsi="Calibri" w:cs="Arial CYR"/>
                <w:b/>
                <w:sz w:val="22"/>
                <w:szCs w:val="22"/>
              </w:rPr>
              <w:t>8617</w:t>
            </w:r>
          </w:p>
        </w:tc>
        <w:tc>
          <w:tcPr>
            <w:tcW w:w="7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E1EE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1E1EE2">
              <w:rPr>
                <w:rFonts w:ascii="Calibri" w:hAnsi="Calibri" w:cs="Arial CYR"/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E1EE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1E1EE2">
              <w:rPr>
                <w:rFonts w:ascii="Calibri" w:hAnsi="Calibri" w:cs="Arial CYR"/>
                <w:b/>
                <w:bCs/>
                <w:sz w:val="22"/>
                <w:szCs w:val="22"/>
              </w:rPr>
              <w:t>117,2</w:t>
            </w:r>
          </w:p>
        </w:tc>
        <w:tc>
          <w:tcPr>
            <w:tcW w:w="9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E1EE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1E1EE2">
              <w:rPr>
                <w:rFonts w:ascii="Calibri" w:hAnsi="Calibri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E1EE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1E1EE2">
              <w:rPr>
                <w:rFonts w:ascii="Calibri" w:hAnsi="Calibri" w:cs="Arial CYR"/>
                <w:b/>
                <w:sz w:val="22"/>
                <w:szCs w:val="22"/>
              </w:rPr>
              <w:t>206,5</w:t>
            </w:r>
          </w:p>
        </w:tc>
        <w:tc>
          <w:tcPr>
            <w:tcW w:w="8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E1EE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1E1EE2">
              <w:rPr>
                <w:rFonts w:ascii="Calibri" w:hAnsi="Calibri" w:cs="Arial CYR"/>
                <w:b/>
                <w:bCs/>
                <w:sz w:val="22"/>
                <w:szCs w:val="22"/>
              </w:rPr>
              <w:t>67,18</w:t>
            </w:r>
          </w:p>
        </w:tc>
        <w:tc>
          <w:tcPr>
            <w:tcW w:w="7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E1EE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1E1EE2">
              <w:rPr>
                <w:rFonts w:ascii="Calibri" w:hAnsi="Calibri" w:cs="Arial CYR"/>
                <w:b/>
                <w:bCs/>
                <w:sz w:val="22"/>
                <w:szCs w:val="22"/>
              </w:rPr>
              <w:t>96,9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9381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224,8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10655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125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255,3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75,46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107,0</w:t>
            </w:r>
          </w:p>
        </w:tc>
      </w:tr>
      <w:tr w:rsidR="005E54D2" w:rsidRPr="00116995" w:rsidTr="00D907C0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11566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101,6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128,3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134</w:t>
            </w:r>
            <w:r w:rsidRPr="007E45D2">
              <w:rPr>
                <w:rFonts w:ascii="Calibri" w:hAnsi="Calibri" w:cs="Arial CYR"/>
                <w:sz w:val="22"/>
                <w:szCs w:val="22"/>
                <w:lang w:val="uk-UA"/>
              </w:rPr>
              <w:t>,</w:t>
            </w:r>
            <w:r w:rsidRPr="007E45D2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277,2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71,95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108,7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8821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99,1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115,9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102</w:t>
            </w:r>
            <w:r w:rsidRPr="007E45D2">
              <w:rPr>
                <w:rFonts w:ascii="Calibri" w:hAnsi="Calibri" w:cs="Arial CYR"/>
                <w:sz w:val="22"/>
                <w:szCs w:val="22"/>
                <w:lang w:val="uk-UA"/>
              </w:rPr>
              <w:t>,</w:t>
            </w:r>
            <w:r w:rsidRPr="007E45D2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211,4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61,67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105,3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43434F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15857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99,2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143,7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184</w:t>
            </w:r>
            <w:r w:rsidRPr="007E45D2">
              <w:rPr>
                <w:rFonts w:ascii="Calibri" w:hAnsi="Calibri" w:cs="Arial CYR"/>
                <w:sz w:val="22"/>
                <w:szCs w:val="22"/>
                <w:lang w:val="uk-UA"/>
              </w:rPr>
              <w:t>,</w:t>
            </w:r>
            <w:r w:rsidRPr="007E45D2">
              <w:rPr>
                <w:rFonts w:ascii="Calibri" w:hAnsi="Calibri" w:cs="Arial CYR"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380,0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117,76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110,5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8141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101,6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123,0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94</w:t>
            </w:r>
            <w:r w:rsidRPr="007E45D2">
              <w:rPr>
                <w:rFonts w:ascii="Calibri" w:hAnsi="Calibri" w:cs="Arial CYR"/>
                <w:sz w:val="22"/>
                <w:szCs w:val="22"/>
                <w:lang w:val="uk-UA"/>
              </w:rPr>
              <w:t>,</w:t>
            </w:r>
            <w:r w:rsidRPr="007E45D2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195,1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57,56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111,3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7414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177,7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8152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195,4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73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8841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211,9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4507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108,0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7766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186,1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13977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136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162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334,9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7861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135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188,4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8569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205,3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25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6945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128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166,4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13700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159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328,3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6427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154,0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23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6451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154,6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5731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137,3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</w:tr>
      <w:tr w:rsidR="005E54D2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116995" w:rsidRDefault="005E54D2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6785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7E45D2">
              <w:rPr>
                <w:rFonts w:ascii="Calibri" w:hAnsi="Calibri" w:cs="Arial CYR"/>
                <w:sz w:val="22"/>
                <w:szCs w:val="22"/>
              </w:rPr>
              <w:t>162,6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22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E54D2" w:rsidRPr="007E45D2" w:rsidRDefault="005E54D2" w:rsidP="007E45D2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7E45D2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</w:tbl>
    <w:p w:rsidR="005E54D2" w:rsidRPr="00116995" w:rsidRDefault="005E54D2" w:rsidP="002D75A0">
      <w:pPr>
        <w:rPr>
          <w:lang w:val="en-US"/>
        </w:rPr>
      </w:pPr>
    </w:p>
    <w:sectPr w:rsidR="005E54D2" w:rsidRPr="00116995" w:rsidSect="005D03E8">
      <w:footerReference w:type="even" r:id="rId15"/>
      <w:footerReference w:type="default" r:id="rId16"/>
      <w:pgSz w:w="11906" w:h="16838"/>
      <w:pgMar w:top="851" w:right="1019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4D2" w:rsidRDefault="005E54D2">
      <w:r>
        <w:separator/>
      </w:r>
    </w:p>
  </w:endnote>
  <w:endnote w:type="continuationSeparator" w:id="0">
    <w:p w:rsidR="005E54D2" w:rsidRDefault="005E5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4D2" w:rsidRPr="00DD0A4B" w:rsidRDefault="005E54D2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5E54D2" w:rsidRPr="00DD0A4B" w:rsidRDefault="005E54D2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4D2" w:rsidRPr="0015562C" w:rsidRDefault="005E54D2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3</w:t>
    </w:r>
    <w:r w:rsidRPr="0015562C">
      <w:rPr>
        <w:rStyle w:val="PageNumber"/>
        <w:rFonts w:ascii="Calibri" w:hAnsi="Calibri"/>
        <w:sz w:val="20"/>
      </w:rPr>
      <w:fldChar w:fldCharType="end"/>
    </w:r>
  </w:p>
  <w:p w:rsidR="005E54D2" w:rsidRPr="00DD0A4B" w:rsidRDefault="005E54D2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4D2" w:rsidRDefault="005E54D2">
      <w:r>
        <w:separator/>
      </w:r>
    </w:p>
  </w:footnote>
  <w:footnote w:type="continuationSeparator" w:id="0">
    <w:p w:rsidR="005E54D2" w:rsidRDefault="005E54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5EB2"/>
    <w:rsid w:val="000167BD"/>
    <w:rsid w:val="0001680F"/>
    <w:rsid w:val="00023C18"/>
    <w:rsid w:val="00027E04"/>
    <w:rsid w:val="00037523"/>
    <w:rsid w:val="00037930"/>
    <w:rsid w:val="00040A5A"/>
    <w:rsid w:val="0004107A"/>
    <w:rsid w:val="00054188"/>
    <w:rsid w:val="000614CF"/>
    <w:rsid w:val="00062606"/>
    <w:rsid w:val="00062BE0"/>
    <w:rsid w:val="000646C5"/>
    <w:rsid w:val="00066439"/>
    <w:rsid w:val="00066919"/>
    <w:rsid w:val="00066C6C"/>
    <w:rsid w:val="00072106"/>
    <w:rsid w:val="00081D9A"/>
    <w:rsid w:val="00082F63"/>
    <w:rsid w:val="0008335A"/>
    <w:rsid w:val="00084E14"/>
    <w:rsid w:val="00086E68"/>
    <w:rsid w:val="00090A07"/>
    <w:rsid w:val="000915B0"/>
    <w:rsid w:val="0009250A"/>
    <w:rsid w:val="00093C8D"/>
    <w:rsid w:val="00093FD5"/>
    <w:rsid w:val="000949B2"/>
    <w:rsid w:val="00097194"/>
    <w:rsid w:val="00097371"/>
    <w:rsid w:val="000A02A9"/>
    <w:rsid w:val="000A4B7C"/>
    <w:rsid w:val="000B0CEC"/>
    <w:rsid w:val="000B4F37"/>
    <w:rsid w:val="000B6081"/>
    <w:rsid w:val="000B6895"/>
    <w:rsid w:val="000B7050"/>
    <w:rsid w:val="000B719F"/>
    <w:rsid w:val="000B7CAD"/>
    <w:rsid w:val="000C2FB7"/>
    <w:rsid w:val="000D6CF6"/>
    <w:rsid w:val="000E64BC"/>
    <w:rsid w:val="000E6E32"/>
    <w:rsid w:val="000E7589"/>
    <w:rsid w:val="000E78D6"/>
    <w:rsid w:val="000F2464"/>
    <w:rsid w:val="000F24A7"/>
    <w:rsid w:val="000F3769"/>
    <w:rsid w:val="000F59F2"/>
    <w:rsid w:val="0010213B"/>
    <w:rsid w:val="00102505"/>
    <w:rsid w:val="00102754"/>
    <w:rsid w:val="00105220"/>
    <w:rsid w:val="001065C9"/>
    <w:rsid w:val="00113555"/>
    <w:rsid w:val="00116995"/>
    <w:rsid w:val="00117C1D"/>
    <w:rsid w:val="001207D4"/>
    <w:rsid w:val="00121B81"/>
    <w:rsid w:val="00123C7E"/>
    <w:rsid w:val="0012633B"/>
    <w:rsid w:val="0013043F"/>
    <w:rsid w:val="001325D5"/>
    <w:rsid w:val="0013416B"/>
    <w:rsid w:val="00134B03"/>
    <w:rsid w:val="001358DF"/>
    <w:rsid w:val="001451B8"/>
    <w:rsid w:val="0014538B"/>
    <w:rsid w:val="0015269D"/>
    <w:rsid w:val="00153F26"/>
    <w:rsid w:val="0015562C"/>
    <w:rsid w:val="001602D9"/>
    <w:rsid w:val="001652AC"/>
    <w:rsid w:val="00180E4C"/>
    <w:rsid w:val="001850B1"/>
    <w:rsid w:val="00186453"/>
    <w:rsid w:val="00193FE2"/>
    <w:rsid w:val="001A4D9B"/>
    <w:rsid w:val="001B23E2"/>
    <w:rsid w:val="001B40A9"/>
    <w:rsid w:val="001B5B6A"/>
    <w:rsid w:val="001B6B29"/>
    <w:rsid w:val="001B741D"/>
    <w:rsid w:val="001C2A5B"/>
    <w:rsid w:val="001C6F41"/>
    <w:rsid w:val="001D162D"/>
    <w:rsid w:val="001D16FD"/>
    <w:rsid w:val="001D4DCC"/>
    <w:rsid w:val="001E0DB1"/>
    <w:rsid w:val="001E0F98"/>
    <w:rsid w:val="001E1EE2"/>
    <w:rsid w:val="001E1F80"/>
    <w:rsid w:val="001E26B2"/>
    <w:rsid w:val="001E5337"/>
    <w:rsid w:val="001E7F2A"/>
    <w:rsid w:val="001E7FBF"/>
    <w:rsid w:val="001F23AF"/>
    <w:rsid w:val="001F5346"/>
    <w:rsid w:val="001F552F"/>
    <w:rsid w:val="001F6101"/>
    <w:rsid w:val="001F6841"/>
    <w:rsid w:val="001F7EFB"/>
    <w:rsid w:val="00201738"/>
    <w:rsid w:val="00201D1F"/>
    <w:rsid w:val="0020498B"/>
    <w:rsid w:val="00204E11"/>
    <w:rsid w:val="00207E15"/>
    <w:rsid w:val="002114D1"/>
    <w:rsid w:val="00213D43"/>
    <w:rsid w:val="002149E4"/>
    <w:rsid w:val="00215A8E"/>
    <w:rsid w:val="00216A76"/>
    <w:rsid w:val="00223477"/>
    <w:rsid w:val="00226F02"/>
    <w:rsid w:val="0023010C"/>
    <w:rsid w:val="00230E7D"/>
    <w:rsid w:val="00233AC8"/>
    <w:rsid w:val="002508A0"/>
    <w:rsid w:val="00257B9D"/>
    <w:rsid w:val="002715B0"/>
    <w:rsid w:val="00271946"/>
    <w:rsid w:val="00272812"/>
    <w:rsid w:val="00273C5D"/>
    <w:rsid w:val="00275168"/>
    <w:rsid w:val="00277BD5"/>
    <w:rsid w:val="002875A0"/>
    <w:rsid w:val="00290933"/>
    <w:rsid w:val="00290AE5"/>
    <w:rsid w:val="00291B90"/>
    <w:rsid w:val="00292B6D"/>
    <w:rsid w:val="00293D8B"/>
    <w:rsid w:val="00295BB3"/>
    <w:rsid w:val="0029636E"/>
    <w:rsid w:val="002A28A8"/>
    <w:rsid w:val="002A33E7"/>
    <w:rsid w:val="002A60EB"/>
    <w:rsid w:val="002B0CA7"/>
    <w:rsid w:val="002B1E49"/>
    <w:rsid w:val="002B3AFC"/>
    <w:rsid w:val="002B51A8"/>
    <w:rsid w:val="002C2CB6"/>
    <w:rsid w:val="002D3A8F"/>
    <w:rsid w:val="002D75A0"/>
    <w:rsid w:val="002E15A4"/>
    <w:rsid w:val="002E2650"/>
    <w:rsid w:val="002E441B"/>
    <w:rsid w:val="002E6D82"/>
    <w:rsid w:val="003000D7"/>
    <w:rsid w:val="00301729"/>
    <w:rsid w:val="00305874"/>
    <w:rsid w:val="00306571"/>
    <w:rsid w:val="0031052C"/>
    <w:rsid w:val="00312471"/>
    <w:rsid w:val="0031272B"/>
    <w:rsid w:val="0031507E"/>
    <w:rsid w:val="00316274"/>
    <w:rsid w:val="00317717"/>
    <w:rsid w:val="00321A88"/>
    <w:rsid w:val="003236B3"/>
    <w:rsid w:val="00323ADC"/>
    <w:rsid w:val="0032767E"/>
    <w:rsid w:val="00327844"/>
    <w:rsid w:val="0033047E"/>
    <w:rsid w:val="003314A5"/>
    <w:rsid w:val="0033451F"/>
    <w:rsid w:val="0033539C"/>
    <w:rsid w:val="00336C4C"/>
    <w:rsid w:val="00342625"/>
    <w:rsid w:val="00343554"/>
    <w:rsid w:val="0034491F"/>
    <w:rsid w:val="003459AE"/>
    <w:rsid w:val="00346293"/>
    <w:rsid w:val="00347191"/>
    <w:rsid w:val="0034742C"/>
    <w:rsid w:val="003502BA"/>
    <w:rsid w:val="0035070C"/>
    <w:rsid w:val="00350A4D"/>
    <w:rsid w:val="00352434"/>
    <w:rsid w:val="00352B3B"/>
    <w:rsid w:val="00361F29"/>
    <w:rsid w:val="0036464A"/>
    <w:rsid w:val="00366170"/>
    <w:rsid w:val="003705AE"/>
    <w:rsid w:val="003713BE"/>
    <w:rsid w:val="003751A3"/>
    <w:rsid w:val="00376AFD"/>
    <w:rsid w:val="00380142"/>
    <w:rsid w:val="00383105"/>
    <w:rsid w:val="003859DC"/>
    <w:rsid w:val="00386282"/>
    <w:rsid w:val="003951A0"/>
    <w:rsid w:val="0039610A"/>
    <w:rsid w:val="003A08C8"/>
    <w:rsid w:val="003A1154"/>
    <w:rsid w:val="003B0E8B"/>
    <w:rsid w:val="003B24AC"/>
    <w:rsid w:val="003C1224"/>
    <w:rsid w:val="003C529E"/>
    <w:rsid w:val="003D56B8"/>
    <w:rsid w:val="003D6225"/>
    <w:rsid w:val="003E124B"/>
    <w:rsid w:val="003F0743"/>
    <w:rsid w:val="003F1893"/>
    <w:rsid w:val="003F20EE"/>
    <w:rsid w:val="003F2CED"/>
    <w:rsid w:val="003F3942"/>
    <w:rsid w:val="003F3AEA"/>
    <w:rsid w:val="003F4702"/>
    <w:rsid w:val="003F4B46"/>
    <w:rsid w:val="003F6B3F"/>
    <w:rsid w:val="003F6D1F"/>
    <w:rsid w:val="0040007C"/>
    <w:rsid w:val="004015F1"/>
    <w:rsid w:val="0040551E"/>
    <w:rsid w:val="00405779"/>
    <w:rsid w:val="0040749E"/>
    <w:rsid w:val="00411135"/>
    <w:rsid w:val="004150EE"/>
    <w:rsid w:val="00415327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50872"/>
    <w:rsid w:val="00450B0F"/>
    <w:rsid w:val="00453CAF"/>
    <w:rsid w:val="004605C3"/>
    <w:rsid w:val="00462536"/>
    <w:rsid w:val="00462CCC"/>
    <w:rsid w:val="00462D3E"/>
    <w:rsid w:val="00470FC3"/>
    <w:rsid w:val="0047525E"/>
    <w:rsid w:val="00485BBC"/>
    <w:rsid w:val="00486534"/>
    <w:rsid w:val="00486A8C"/>
    <w:rsid w:val="00486B6A"/>
    <w:rsid w:val="0049018C"/>
    <w:rsid w:val="00491438"/>
    <w:rsid w:val="0049511F"/>
    <w:rsid w:val="0049592F"/>
    <w:rsid w:val="0049710C"/>
    <w:rsid w:val="0049767A"/>
    <w:rsid w:val="004A2727"/>
    <w:rsid w:val="004A3D8B"/>
    <w:rsid w:val="004A4A88"/>
    <w:rsid w:val="004B3359"/>
    <w:rsid w:val="004B4B00"/>
    <w:rsid w:val="004B5031"/>
    <w:rsid w:val="004C3E5A"/>
    <w:rsid w:val="004D1294"/>
    <w:rsid w:val="004D3F79"/>
    <w:rsid w:val="004D54C1"/>
    <w:rsid w:val="004D63FD"/>
    <w:rsid w:val="004D7D66"/>
    <w:rsid w:val="004E1F51"/>
    <w:rsid w:val="004E290D"/>
    <w:rsid w:val="004E3ACB"/>
    <w:rsid w:val="004E3E87"/>
    <w:rsid w:val="004F00CC"/>
    <w:rsid w:val="00500EC8"/>
    <w:rsid w:val="00503847"/>
    <w:rsid w:val="0050521B"/>
    <w:rsid w:val="0050660A"/>
    <w:rsid w:val="00512E17"/>
    <w:rsid w:val="0051314B"/>
    <w:rsid w:val="0051731F"/>
    <w:rsid w:val="0052209E"/>
    <w:rsid w:val="00522F1C"/>
    <w:rsid w:val="0052343D"/>
    <w:rsid w:val="00523D38"/>
    <w:rsid w:val="005253C7"/>
    <w:rsid w:val="00532B3E"/>
    <w:rsid w:val="005355AE"/>
    <w:rsid w:val="00543611"/>
    <w:rsid w:val="005438D2"/>
    <w:rsid w:val="00550405"/>
    <w:rsid w:val="00550787"/>
    <w:rsid w:val="00561044"/>
    <w:rsid w:val="00564005"/>
    <w:rsid w:val="00570B65"/>
    <w:rsid w:val="00573BD4"/>
    <w:rsid w:val="005740BE"/>
    <w:rsid w:val="00575006"/>
    <w:rsid w:val="00575374"/>
    <w:rsid w:val="00582B64"/>
    <w:rsid w:val="00586AC9"/>
    <w:rsid w:val="00590EE1"/>
    <w:rsid w:val="00596126"/>
    <w:rsid w:val="005A4B55"/>
    <w:rsid w:val="005A5867"/>
    <w:rsid w:val="005B1656"/>
    <w:rsid w:val="005B2A7D"/>
    <w:rsid w:val="005B4B5D"/>
    <w:rsid w:val="005B6009"/>
    <w:rsid w:val="005D03E8"/>
    <w:rsid w:val="005D0E46"/>
    <w:rsid w:val="005D4D3E"/>
    <w:rsid w:val="005D5975"/>
    <w:rsid w:val="005E1419"/>
    <w:rsid w:val="005E262D"/>
    <w:rsid w:val="005E4430"/>
    <w:rsid w:val="005E54D2"/>
    <w:rsid w:val="005E59D8"/>
    <w:rsid w:val="005E5A07"/>
    <w:rsid w:val="005E5D71"/>
    <w:rsid w:val="005E6580"/>
    <w:rsid w:val="005F597D"/>
    <w:rsid w:val="005F6A21"/>
    <w:rsid w:val="005F7AD0"/>
    <w:rsid w:val="0060083C"/>
    <w:rsid w:val="00600B1D"/>
    <w:rsid w:val="0060350F"/>
    <w:rsid w:val="006042BD"/>
    <w:rsid w:val="00612998"/>
    <w:rsid w:val="0061367D"/>
    <w:rsid w:val="006149A9"/>
    <w:rsid w:val="0061682D"/>
    <w:rsid w:val="006209DB"/>
    <w:rsid w:val="00623C3E"/>
    <w:rsid w:val="00624A1E"/>
    <w:rsid w:val="006321A0"/>
    <w:rsid w:val="0063653B"/>
    <w:rsid w:val="00640BB2"/>
    <w:rsid w:val="0064384E"/>
    <w:rsid w:val="00643ECE"/>
    <w:rsid w:val="00644626"/>
    <w:rsid w:val="00647296"/>
    <w:rsid w:val="00655025"/>
    <w:rsid w:val="00656361"/>
    <w:rsid w:val="006659BD"/>
    <w:rsid w:val="0067254A"/>
    <w:rsid w:val="00672667"/>
    <w:rsid w:val="006748EC"/>
    <w:rsid w:val="00683EC7"/>
    <w:rsid w:val="00684260"/>
    <w:rsid w:val="006860A6"/>
    <w:rsid w:val="00686C3C"/>
    <w:rsid w:val="00692CF8"/>
    <w:rsid w:val="00693D6B"/>
    <w:rsid w:val="00694A9C"/>
    <w:rsid w:val="00695012"/>
    <w:rsid w:val="00695E26"/>
    <w:rsid w:val="00696FE9"/>
    <w:rsid w:val="00697170"/>
    <w:rsid w:val="006A0B0F"/>
    <w:rsid w:val="006A53E0"/>
    <w:rsid w:val="006B0FDC"/>
    <w:rsid w:val="006B18B6"/>
    <w:rsid w:val="006B328A"/>
    <w:rsid w:val="006B3328"/>
    <w:rsid w:val="006B3B27"/>
    <w:rsid w:val="006B50A5"/>
    <w:rsid w:val="006B69E2"/>
    <w:rsid w:val="006C04CA"/>
    <w:rsid w:val="006D1087"/>
    <w:rsid w:val="006D1289"/>
    <w:rsid w:val="006D1982"/>
    <w:rsid w:val="006D3358"/>
    <w:rsid w:val="006D5069"/>
    <w:rsid w:val="006D5351"/>
    <w:rsid w:val="006D6A0D"/>
    <w:rsid w:val="006D7583"/>
    <w:rsid w:val="006E0EAB"/>
    <w:rsid w:val="006E3C26"/>
    <w:rsid w:val="006E6A04"/>
    <w:rsid w:val="006E72EF"/>
    <w:rsid w:val="006E7DA7"/>
    <w:rsid w:val="006F0332"/>
    <w:rsid w:val="006F79F6"/>
    <w:rsid w:val="00704B02"/>
    <w:rsid w:val="007111F7"/>
    <w:rsid w:val="00713C68"/>
    <w:rsid w:val="00720B67"/>
    <w:rsid w:val="00720D11"/>
    <w:rsid w:val="00721936"/>
    <w:rsid w:val="007270BC"/>
    <w:rsid w:val="00730147"/>
    <w:rsid w:val="00735A92"/>
    <w:rsid w:val="007379BE"/>
    <w:rsid w:val="007401CC"/>
    <w:rsid w:val="00741A7C"/>
    <w:rsid w:val="007426CA"/>
    <w:rsid w:val="0074413E"/>
    <w:rsid w:val="007448F4"/>
    <w:rsid w:val="0074528A"/>
    <w:rsid w:val="00746A92"/>
    <w:rsid w:val="00747B84"/>
    <w:rsid w:val="00752B35"/>
    <w:rsid w:val="00753FFD"/>
    <w:rsid w:val="00754C87"/>
    <w:rsid w:val="007550CE"/>
    <w:rsid w:val="00762CF5"/>
    <w:rsid w:val="00765603"/>
    <w:rsid w:val="00767C93"/>
    <w:rsid w:val="00773DE6"/>
    <w:rsid w:val="0077420B"/>
    <w:rsid w:val="00775CB8"/>
    <w:rsid w:val="00780CFB"/>
    <w:rsid w:val="007820DE"/>
    <w:rsid w:val="0078539C"/>
    <w:rsid w:val="00786C08"/>
    <w:rsid w:val="007923C5"/>
    <w:rsid w:val="007940DD"/>
    <w:rsid w:val="00795AAE"/>
    <w:rsid w:val="00796E81"/>
    <w:rsid w:val="007972A6"/>
    <w:rsid w:val="007978AA"/>
    <w:rsid w:val="007A0C47"/>
    <w:rsid w:val="007A3347"/>
    <w:rsid w:val="007A5C67"/>
    <w:rsid w:val="007B160F"/>
    <w:rsid w:val="007B1972"/>
    <w:rsid w:val="007B3A36"/>
    <w:rsid w:val="007B6046"/>
    <w:rsid w:val="007C2396"/>
    <w:rsid w:val="007C2DB9"/>
    <w:rsid w:val="007D5813"/>
    <w:rsid w:val="007D6925"/>
    <w:rsid w:val="007E2B3A"/>
    <w:rsid w:val="007E45D2"/>
    <w:rsid w:val="007E724A"/>
    <w:rsid w:val="007E7938"/>
    <w:rsid w:val="007F0DEB"/>
    <w:rsid w:val="007F2165"/>
    <w:rsid w:val="007F6B6D"/>
    <w:rsid w:val="007F6E76"/>
    <w:rsid w:val="007F7686"/>
    <w:rsid w:val="00800244"/>
    <w:rsid w:val="00800D36"/>
    <w:rsid w:val="00805EC9"/>
    <w:rsid w:val="008065EB"/>
    <w:rsid w:val="0080666C"/>
    <w:rsid w:val="008123A1"/>
    <w:rsid w:val="00817D13"/>
    <w:rsid w:val="00821AA0"/>
    <w:rsid w:val="00824A56"/>
    <w:rsid w:val="00824D2E"/>
    <w:rsid w:val="00825423"/>
    <w:rsid w:val="00825C87"/>
    <w:rsid w:val="008317E8"/>
    <w:rsid w:val="00833563"/>
    <w:rsid w:val="008353B6"/>
    <w:rsid w:val="00835913"/>
    <w:rsid w:val="008437F3"/>
    <w:rsid w:val="008461CC"/>
    <w:rsid w:val="00846249"/>
    <w:rsid w:val="00856A82"/>
    <w:rsid w:val="00856EDD"/>
    <w:rsid w:val="00861A05"/>
    <w:rsid w:val="008644C2"/>
    <w:rsid w:val="00866B74"/>
    <w:rsid w:val="0087008D"/>
    <w:rsid w:val="008733C3"/>
    <w:rsid w:val="008765F2"/>
    <w:rsid w:val="00876DAA"/>
    <w:rsid w:val="00880C60"/>
    <w:rsid w:val="008856C8"/>
    <w:rsid w:val="00890754"/>
    <w:rsid w:val="0089298B"/>
    <w:rsid w:val="00894E63"/>
    <w:rsid w:val="0089515D"/>
    <w:rsid w:val="008953DE"/>
    <w:rsid w:val="008A5214"/>
    <w:rsid w:val="008A777B"/>
    <w:rsid w:val="008B384B"/>
    <w:rsid w:val="008B4C42"/>
    <w:rsid w:val="008B6F33"/>
    <w:rsid w:val="008B7DB4"/>
    <w:rsid w:val="008B7EFE"/>
    <w:rsid w:val="008C519E"/>
    <w:rsid w:val="008C6618"/>
    <w:rsid w:val="008D121F"/>
    <w:rsid w:val="008D17B5"/>
    <w:rsid w:val="008D1802"/>
    <w:rsid w:val="008D2A8A"/>
    <w:rsid w:val="008D7DD8"/>
    <w:rsid w:val="008E2356"/>
    <w:rsid w:val="008E355B"/>
    <w:rsid w:val="008E5260"/>
    <w:rsid w:val="008E57F0"/>
    <w:rsid w:val="008F0FCE"/>
    <w:rsid w:val="008F334D"/>
    <w:rsid w:val="008F4A58"/>
    <w:rsid w:val="008F625D"/>
    <w:rsid w:val="008F698C"/>
    <w:rsid w:val="008F7CAB"/>
    <w:rsid w:val="0090094E"/>
    <w:rsid w:val="0090232A"/>
    <w:rsid w:val="00907BD8"/>
    <w:rsid w:val="009100E4"/>
    <w:rsid w:val="009103F8"/>
    <w:rsid w:val="00910AA0"/>
    <w:rsid w:val="00913181"/>
    <w:rsid w:val="009240D1"/>
    <w:rsid w:val="009246CA"/>
    <w:rsid w:val="00925127"/>
    <w:rsid w:val="009254DE"/>
    <w:rsid w:val="00935C3A"/>
    <w:rsid w:val="00940953"/>
    <w:rsid w:val="009454B9"/>
    <w:rsid w:val="00946660"/>
    <w:rsid w:val="0094770A"/>
    <w:rsid w:val="00952AEC"/>
    <w:rsid w:val="00952F70"/>
    <w:rsid w:val="0095307C"/>
    <w:rsid w:val="00953557"/>
    <w:rsid w:val="00956F9D"/>
    <w:rsid w:val="00960667"/>
    <w:rsid w:val="00960732"/>
    <w:rsid w:val="00961BC1"/>
    <w:rsid w:val="009629B6"/>
    <w:rsid w:val="00963E58"/>
    <w:rsid w:val="00964B1D"/>
    <w:rsid w:val="00964B77"/>
    <w:rsid w:val="00965420"/>
    <w:rsid w:val="009662B5"/>
    <w:rsid w:val="009668D0"/>
    <w:rsid w:val="009703F6"/>
    <w:rsid w:val="00972B39"/>
    <w:rsid w:val="009734B6"/>
    <w:rsid w:val="00976ECC"/>
    <w:rsid w:val="009770E4"/>
    <w:rsid w:val="0099206A"/>
    <w:rsid w:val="00992649"/>
    <w:rsid w:val="00993BA7"/>
    <w:rsid w:val="009944B7"/>
    <w:rsid w:val="009950DE"/>
    <w:rsid w:val="0099553A"/>
    <w:rsid w:val="009A2464"/>
    <w:rsid w:val="009A6D49"/>
    <w:rsid w:val="009B5D82"/>
    <w:rsid w:val="009B6AF8"/>
    <w:rsid w:val="009C11CF"/>
    <w:rsid w:val="009C7933"/>
    <w:rsid w:val="009D6A40"/>
    <w:rsid w:val="009E3E7E"/>
    <w:rsid w:val="009E4703"/>
    <w:rsid w:val="009F09FF"/>
    <w:rsid w:val="009F17CC"/>
    <w:rsid w:val="009F2463"/>
    <w:rsid w:val="00A12A0F"/>
    <w:rsid w:val="00A12D1B"/>
    <w:rsid w:val="00A13764"/>
    <w:rsid w:val="00A15FB8"/>
    <w:rsid w:val="00A216C8"/>
    <w:rsid w:val="00A23F85"/>
    <w:rsid w:val="00A25A90"/>
    <w:rsid w:val="00A26D6F"/>
    <w:rsid w:val="00A30EA3"/>
    <w:rsid w:val="00A361FD"/>
    <w:rsid w:val="00A408D8"/>
    <w:rsid w:val="00A42856"/>
    <w:rsid w:val="00A4348D"/>
    <w:rsid w:val="00A4756F"/>
    <w:rsid w:val="00A47DCC"/>
    <w:rsid w:val="00A5160C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90B51"/>
    <w:rsid w:val="00A90DC9"/>
    <w:rsid w:val="00A923F1"/>
    <w:rsid w:val="00A9457D"/>
    <w:rsid w:val="00A95B0E"/>
    <w:rsid w:val="00A96A7F"/>
    <w:rsid w:val="00A97551"/>
    <w:rsid w:val="00AA3F39"/>
    <w:rsid w:val="00AA67DB"/>
    <w:rsid w:val="00AB2386"/>
    <w:rsid w:val="00AB2890"/>
    <w:rsid w:val="00AB32B0"/>
    <w:rsid w:val="00AB5B04"/>
    <w:rsid w:val="00AB671C"/>
    <w:rsid w:val="00AC1AC9"/>
    <w:rsid w:val="00AC527F"/>
    <w:rsid w:val="00AC7474"/>
    <w:rsid w:val="00AD00F4"/>
    <w:rsid w:val="00AD4667"/>
    <w:rsid w:val="00AD5803"/>
    <w:rsid w:val="00AE1DEA"/>
    <w:rsid w:val="00AE2980"/>
    <w:rsid w:val="00AE4BF2"/>
    <w:rsid w:val="00AE5A48"/>
    <w:rsid w:val="00AE7059"/>
    <w:rsid w:val="00AE7FA0"/>
    <w:rsid w:val="00AF028F"/>
    <w:rsid w:val="00AF04D6"/>
    <w:rsid w:val="00AF0FD1"/>
    <w:rsid w:val="00AF3410"/>
    <w:rsid w:val="00B017DD"/>
    <w:rsid w:val="00B030FA"/>
    <w:rsid w:val="00B04B83"/>
    <w:rsid w:val="00B05A84"/>
    <w:rsid w:val="00B06C6A"/>
    <w:rsid w:val="00B108A3"/>
    <w:rsid w:val="00B12703"/>
    <w:rsid w:val="00B12C22"/>
    <w:rsid w:val="00B16B89"/>
    <w:rsid w:val="00B176FF"/>
    <w:rsid w:val="00B2235F"/>
    <w:rsid w:val="00B3651E"/>
    <w:rsid w:val="00B40E76"/>
    <w:rsid w:val="00B431D5"/>
    <w:rsid w:val="00B439FF"/>
    <w:rsid w:val="00B46084"/>
    <w:rsid w:val="00B50C1A"/>
    <w:rsid w:val="00B52732"/>
    <w:rsid w:val="00B57FE7"/>
    <w:rsid w:val="00B6096B"/>
    <w:rsid w:val="00B6159A"/>
    <w:rsid w:val="00B619E9"/>
    <w:rsid w:val="00B6458B"/>
    <w:rsid w:val="00B649D8"/>
    <w:rsid w:val="00B654EF"/>
    <w:rsid w:val="00B679B0"/>
    <w:rsid w:val="00B701B1"/>
    <w:rsid w:val="00B7486B"/>
    <w:rsid w:val="00B81020"/>
    <w:rsid w:val="00B81857"/>
    <w:rsid w:val="00B83C97"/>
    <w:rsid w:val="00B85474"/>
    <w:rsid w:val="00B86021"/>
    <w:rsid w:val="00B905D4"/>
    <w:rsid w:val="00B90C94"/>
    <w:rsid w:val="00B910F9"/>
    <w:rsid w:val="00B92500"/>
    <w:rsid w:val="00B95BEF"/>
    <w:rsid w:val="00B96BED"/>
    <w:rsid w:val="00B97F03"/>
    <w:rsid w:val="00BA1223"/>
    <w:rsid w:val="00BA1CB9"/>
    <w:rsid w:val="00BA1CC6"/>
    <w:rsid w:val="00BA4D8F"/>
    <w:rsid w:val="00BB03F3"/>
    <w:rsid w:val="00BB5ADA"/>
    <w:rsid w:val="00BB7741"/>
    <w:rsid w:val="00BD0C9F"/>
    <w:rsid w:val="00BD4A88"/>
    <w:rsid w:val="00BD6593"/>
    <w:rsid w:val="00BD70EE"/>
    <w:rsid w:val="00BE3B26"/>
    <w:rsid w:val="00BE45CF"/>
    <w:rsid w:val="00BF26EC"/>
    <w:rsid w:val="00BF31BB"/>
    <w:rsid w:val="00BF413F"/>
    <w:rsid w:val="00BF5403"/>
    <w:rsid w:val="00C04305"/>
    <w:rsid w:val="00C07100"/>
    <w:rsid w:val="00C10F9D"/>
    <w:rsid w:val="00C13E09"/>
    <w:rsid w:val="00C14F46"/>
    <w:rsid w:val="00C16617"/>
    <w:rsid w:val="00C170F8"/>
    <w:rsid w:val="00C27D8A"/>
    <w:rsid w:val="00C40161"/>
    <w:rsid w:val="00C40ADD"/>
    <w:rsid w:val="00C41A3F"/>
    <w:rsid w:val="00C41FEB"/>
    <w:rsid w:val="00C4349D"/>
    <w:rsid w:val="00C46F82"/>
    <w:rsid w:val="00C501FA"/>
    <w:rsid w:val="00C514C3"/>
    <w:rsid w:val="00C549A9"/>
    <w:rsid w:val="00C56133"/>
    <w:rsid w:val="00C56A5E"/>
    <w:rsid w:val="00C60958"/>
    <w:rsid w:val="00C63F20"/>
    <w:rsid w:val="00C64CDB"/>
    <w:rsid w:val="00C66039"/>
    <w:rsid w:val="00C67F2B"/>
    <w:rsid w:val="00C72763"/>
    <w:rsid w:val="00C7743F"/>
    <w:rsid w:val="00C8192A"/>
    <w:rsid w:val="00C82EBE"/>
    <w:rsid w:val="00C84457"/>
    <w:rsid w:val="00C85BAB"/>
    <w:rsid w:val="00C87246"/>
    <w:rsid w:val="00C90CC2"/>
    <w:rsid w:val="00C91628"/>
    <w:rsid w:val="00C91DED"/>
    <w:rsid w:val="00CA0CF8"/>
    <w:rsid w:val="00CA24AA"/>
    <w:rsid w:val="00CA292B"/>
    <w:rsid w:val="00CA6610"/>
    <w:rsid w:val="00CB087B"/>
    <w:rsid w:val="00CB6D2D"/>
    <w:rsid w:val="00CB7EC0"/>
    <w:rsid w:val="00CC2E86"/>
    <w:rsid w:val="00CC5115"/>
    <w:rsid w:val="00CC7AAA"/>
    <w:rsid w:val="00CD06EF"/>
    <w:rsid w:val="00CE483B"/>
    <w:rsid w:val="00CF3340"/>
    <w:rsid w:val="00CF3F33"/>
    <w:rsid w:val="00CF5703"/>
    <w:rsid w:val="00CF59BE"/>
    <w:rsid w:val="00CF6701"/>
    <w:rsid w:val="00CF6AE2"/>
    <w:rsid w:val="00CF6B99"/>
    <w:rsid w:val="00CF7ADC"/>
    <w:rsid w:val="00D0231B"/>
    <w:rsid w:val="00D025C8"/>
    <w:rsid w:val="00D02ACF"/>
    <w:rsid w:val="00D06C42"/>
    <w:rsid w:val="00D126D5"/>
    <w:rsid w:val="00D14EB4"/>
    <w:rsid w:val="00D244A1"/>
    <w:rsid w:val="00D3183E"/>
    <w:rsid w:val="00D31FAF"/>
    <w:rsid w:val="00D375C0"/>
    <w:rsid w:val="00D42A0F"/>
    <w:rsid w:val="00D45929"/>
    <w:rsid w:val="00D5123A"/>
    <w:rsid w:val="00D517DA"/>
    <w:rsid w:val="00D55613"/>
    <w:rsid w:val="00D56007"/>
    <w:rsid w:val="00D5714F"/>
    <w:rsid w:val="00D642A9"/>
    <w:rsid w:val="00D70234"/>
    <w:rsid w:val="00D74AB3"/>
    <w:rsid w:val="00D74C59"/>
    <w:rsid w:val="00D77D05"/>
    <w:rsid w:val="00D81EAF"/>
    <w:rsid w:val="00D8388A"/>
    <w:rsid w:val="00D855E4"/>
    <w:rsid w:val="00D87D5E"/>
    <w:rsid w:val="00D907C0"/>
    <w:rsid w:val="00D910FF"/>
    <w:rsid w:val="00D93616"/>
    <w:rsid w:val="00D93C3A"/>
    <w:rsid w:val="00D973D0"/>
    <w:rsid w:val="00DA148B"/>
    <w:rsid w:val="00DA45C0"/>
    <w:rsid w:val="00DA729C"/>
    <w:rsid w:val="00DB0A08"/>
    <w:rsid w:val="00DB2D40"/>
    <w:rsid w:val="00DB2D86"/>
    <w:rsid w:val="00DB3A6A"/>
    <w:rsid w:val="00DB50F2"/>
    <w:rsid w:val="00DB5A97"/>
    <w:rsid w:val="00DC3614"/>
    <w:rsid w:val="00DC4DF7"/>
    <w:rsid w:val="00DD0A4B"/>
    <w:rsid w:val="00DD0C2B"/>
    <w:rsid w:val="00DD2019"/>
    <w:rsid w:val="00DD28C8"/>
    <w:rsid w:val="00DD4F6E"/>
    <w:rsid w:val="00DD697C"/>
    <w:rsid w:val="00DD6E64"/>
    <w:rsid w:val="00DD7E07"/>
    <w:rsid w:val="00DE4432"/>
    <w:rsid w:val="00DE5E83"/>
    <w:rsid w:val="00DE60CC"/>
    <w:rsid w:val="00DF1434"/>
    <w:rsid w:val="00DF26F8"/>
    <w:rsid w:val="00DF6B00"/>
    <w:rsid w:val="00DF6B7C"/>
    <w:rsid w:val="00DF6DDE"/>
    <w:rsid w:val="00E004CA"/>
    <w:rsid w:val="00E018F3"/>
    <w:rsid w:val="00E05566"/>
    <w:rsid w:val="00E077F4"/>
    <w:rsid w:val="00E114D1"/>
    <w:rsid w:val="00E1316D"/>
    <w:rsid w:val="00E13403"/>
    <w:rsid w:val="00E14EBA"/>
    <w:rsid w:val="00E1697A"/>
    <w:rsid w:val="00E17647"/>
    <w:rsid w:val="00E21186"/>
    <w:rsid w:val="00E2420F"/>
    <w:rsid w:val="00E2443F"/>
    <w:rsid w:val="00E27E31"/>
    <w:rsid w:val="00E32E97"/>
    <w:rsid w:val="00E4143B"/>
    <w:rsid w:val="00E47549"/>
    <w:rsid w:val="00E52EE7"/>
    <w:rsid w:val="00E6038C"/>
    <w:rsid w:val="00E6348B"/>
    <w:rsid w:val="00E665F5"/>
    <w:rsid w:val="00E7008E"/>
    <w:rsid w:val="00E73ED5"/>
    <w:rsid w:val="00E75BE0"/>
    <w:rsid w:val="00E8033C"/>
    <w:rsid w:val="00E83773"/>
    <w:rsid w:val="00E84478"/>
    <w:rsid w:val="00E879FA"/>
    <w:rsid w:val="00E90486"/>
    <w:rsid w:val="00E97E4F"/>
    <w:rsid w:val="00EA3088"/>
    <w:rsid w:val="00EA402D"/>
    <w:rsid w:val="00EB336C"/>
    <w:rsid w:val="00EB3B3A"/>
    <w:rsid w:val="00EB4050"/>
    <w:rsid w:val="00EB678B"/>
    <w:rsid w:val="00EB6BEB"/>
    <w:rsid w:val="00EC0234"/>
    <w:rsid w:val="00EC11F8"/>
    <w:rsid w:val="00EC1612"/>
    <w:rsid w:val="00EC196F"/>
    <w:rsid w:val="00EC2A73"/>
    <w:rsid w:val="00EC2C49"/>
    <w:rsid w:val="00EC5C43"/>
    <w:rsid w:val="00ED09D6"/>
    <w:rsid w:val="00ED2194"/>
    <w:rsid w:val="00ED3292"/>
    <w:rsid w:val="00ED38D5"/>
    <w:rsid w:val="00EE513A"/>
    <w:rsid w:val="00EF0CE7"/>
    <w:rsid w:val="00EF159F"/>
    <w:rsid w:val="00EF1B9D"/>
    <w:rsid w:val="00EF2204"/>
    <w:rsid w:val="00EF41B7"/>
    <w:rsid w:val="00EF5861"/>
    <w:rsid w:val="00F018E5"/>
    <w:rsid w:val="00F019F7"/>
    <w:rsid w:val="00F059D6"/>
    <w:rsid w:val="00F06075"/>
    <w:rsid w:val="00F06686"/>
    <w:rsid w:val="00F104D1"/>
    <w:rsid w:val="00F10979"/>
    <w:rsid w:val="00F14DAD"/>
    <w:rsid w:val="00F228E2"/>
    <w:rsid w:val="00F24BDD"/>
    <w:rsid w:val="00F2767C"/>
    <w:rsid w:val="00F30148"/>
    <w:rsid w:val="00F35740"/>
    <w:rsid w:val="00F36FD4"/>
    <w:rsid w:val="00F377A5"/>
    <w:rsid w:val="00F37AB0"/>
    <w:rsid w:val="00F403B6"/>
    <w:rsid w:val="00F44F20"/>
    <w:rsid w:val="00F55B44"/>
    <w:rsid w:val="00F65DA0"/>
    <w:rsid w:val="00F66B9C"/>
    <w:rsid w:val="00F70A37"/>
    <w:rsid w:val="00F71A54"/>
    <w:rsid w:val="00F72728"/>
    <w:rsid w:val="00F74DC7"/>
    <w:rsid w:val="00F85010"/>
    <w:rsid w:val="00F92418"/>
    <w:rsid w:val="00F94C8A"/>
    <w:rsid w:val="00F94E85"/>
    <w:rsid w:val="00F953D5"/>
    <w:rsid w:val="00F959C9"/>
    <w:rsid w:val="00F97EBF"/>
    <w:rsid w:val="00FA050D"/>
    <w:rsid w:val="00FA7C83"/>
    <w:rsid w:val="00FA7E27"/>
    <w:rsid w:val="00FB28F6"/>
    <w:rsid w:val="00FB4B5F"/>
    <w:rsid w:val="00FB4E8F"/>
    <w:rsid w:val="00FB5D0A"/>
    <w:rsid w:val="00FB7028"/>
    <w:rsid w:val="00FB7447"/>
    <w:rsid w:val="00FC69DC"/>
    <w:rsid w:val="00FC7700"/>
    <w:rsid w:val="00FD0FA6"/>
    <w:rsid w:val="00FD4C4A"/>
    <w:rsid w:val="00FD5AB6"/>
    <w:rsid w:val="00FD7ED3"/>
    <w:rsid w:val="00FE6D32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2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3455</Words>
  <Characters>1970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2019-10-01T12:10:00Z</cp:lastPrinted>
  <dcterms:created xsi:type="dcterms:W3CDTF">2019-09-27T06:14:00Z</dcterms:created>
  <dcterms:modified xsi:type="dcterms:W3CDTF">2019-10-01T12:35:00Z</dcterms:modified>
</cp:coreProperties>
</file>